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A7F6" w14:textId="77777777" w:rsidR="00153ABF" w:rsidRPr="0061706E" w:rsidRDefault="00153ABF" w:rsidP="00153ABF">
      <w:pPr>
        <w:spacing w:after="360" w:line="280" w:lineRule="atLeast"/>
        <w:rPr>
          <w:rFonts w:eastAsia="Times New Roman" w:cs="Times New Roman"/>
          <w:color w:val="1D1D1B" w:themeColor="text1"/>
          <w:sz w:val="48"/>
          <w:szCs w:val="48"/>
          <w:lang w:eastAsia="da-DK"/>
        </w:rPr>
      </w:pPr>
      <w:bookmarkStart w:id="0" w:name="_Hlk208826672"/>
    </w:p>
    <w:p w14:paraId="036B192A" w14:textId="77777777" w:rsidR="00153ABF" w:rsidRDefault="00153ABF" w:rsidP="00153ABF">
      <w:pPr>
        <w:spacing w:after="360" w:line="280" w:lineRule="atLeast"/>
        <w:ind w:right="-285"/>
        <w:rPr>
          <w:rFonts w:eastAsia="Times New Roman" w:cs="Times New Roman"/>
          <w:color w:val="1D1D1B" w:themeColor="text1"/>
          <w:sz w:val="48"/>
          <w:szCs w:val="48"/>
          <w:lang w:eastAsia="da-DK"/>
        </w:rPr>
      </w:pPr>
    </w:p>
    <w:p w14:paraId="2829DDAC" w14:textId="55C50816" w:rsidR="00153ABF" w:rsidRDefault="00153ABF" w:rsidP="00153ABF">
      <w:pPr>
        <w:spacing w:after="360" w:line="280" w:lineRule="atLeast"/>
        <w:ind w:right="-285"/>
        <w:rPr>
          <w:rFonts w:eastAsia="Times New Roman" w:cs="Times New Roman"/>
          <w:color w:val="1D1D1B" w:themeColor="text1"/>
          <w:sz w:val="48"/>
          <w:szCs w:val="48"/>
          <w:lang w:eastAsia="da-DK"/>
        </w:rPr>
      </w:pPr>
    </w:p>
    <w:p w14:paraId="0511A78C" w14:textId="1C68EA1F" w:rsidR="00153ABF" w:rsidRDefault="00153ABF" w:rsidP="00153ABF">
      <w:pPr>
        <w:spacing w:after="360" w:line="280" w:lineRule="atLeast"/>
        <w:ind w:right="-285"/>
        <w:rPr>
          <w:rFonts w:eastAsia="Times New Roman" w:cs="Times New Roman"/>
          <w:color w:val="1D1D1B" w:themeColor="text1"/>
          <w:sz w:val="48"/>
          <w:szCs w:val="48"/>
          <w:lang w:eastAsia="da-DK"/>
        </w:rPr>
      </w:pPr>
    </w:p>
    <w:p w14:paraId="13455EED" w14:textId="77777777" w:rsidR="00153ABF" w:rsidRDefault="00153ABF" w:rsidP="00153ABF">
      <w:pPr>
        <w:spacing w:after="360" w:line="280" w:lineRule="atLeast"/>
        <w:ind w:right="-285"/>
        <w:rPr>
          <w:rFonts w:eastAsia="Times New Roman" w:cs="Times New Roman"/>
          <w:color w:val="1D1D1B" w:themeColor="text1"/>
          <w:sz w:val="48"/>
          <w:szCs w:val="48"/>
          <w:lang w:eastAsia="da-DK"/>
        </w:rPr>
      </w:pPr>
    </w:p>
    <w:p w14:paraId="2B92B1EC" w14:textId="04E66584" w:rsidR="00153ABF" w:rsidRDefault="00153ABF" w:rsidP="00153ABF">
      <w:pPr>
        <w:spacing w:after="360" w:line="280" w:lineRule="atLeast"/>
        <w:ind w:right="-285"/>
        <w:rPr>
          <w:rFonts w:eastAsia="Times New Roman" w:cs="Times New Roman"/>
          <w:color w:val="1D1D1B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1D1D1B" w:themeColor="text1"/>
          <w:sz w:val="48"/>
          <w:szCs w:val="48"/>
          <w:lang w:eastAsia="da-DK"/>
        </w:rPr>
        <w:t>Lokaltog A/S</w:t>
      </w:r>
    </w:p>
    <w:p w14:paraId="39696581" w14:textId="5006AFCA" w:rsidR="00153ABF" w:rsidRPr="0061706E" w:rsidRDefault="00153ABF" w:rsidP="00153ABF">
      <w:pPr>
        <w:spacing w:after="360" w:line="280" w:lineRule="atLeast"/>
        <w:ind w:right="-285"/>
        <w:rPr>
          <w:rFonts w:eastAsia="Times New Roman" w:cs="Times New Roman"/>
          <w:color w:val="1D1D1B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1D1D1B" w:themeColor="text1"/>
          <w:sz w:val="48"/>
          <w:szCs w:val="48"/>
          <w:lang w:eastAsia="da-DK"/>
        </w:rPr>
        <w:t>3. parts projekt stamkort</w:t>
      </w:r>
    </w:p>
    <w:p w14:paraId="1B67D73D" w14:textId="74238CF5" w:rsidR="00153ABF" w:rsidRPr="0061706E" w:rsidRDefault="00153ABF" w:rsidP="00083067">
      <w:pPr>
        <w:pStyle w:val="Orangeoverskrift"/>
        <w:rPr>
          <w:bCs/>
          <w:i/>
          <w:color w:val="225F41" w:themeColor="accent2"/>
        </w:rPr>
      </w:pPr>
      <w:bookmarkStart w:id="1" w:name="_Hlk130292009"/>
      <w:bookmarkStart w:id="2" w:name="_Hlk206061460"/>
      <w:r w:rsidRPr="0061706E">
        <w:rPr>
          <w:iCs/>
        </w:rPr>
        <w:t>Projektnavn:</w:t>
      </w:r>
      <w:r>
        <w:rPr>
          <w:i/>
        </w:rPr>
        <w:t xml:space="preserve"> </w:t>
      </w:r>
      <w:r w:rsidR="00083067">
        <w:rPr>
          <w:i/>
        </w:rPr>
        <w:t xml:space="preserve"> </w:t>
      </w:r>
      <w:r>
        <w:rPr>
          <w:i/>
        </w:rPr>
        <w:t xml:space="preserve"> </w:t>
      </w:r>
      <w:permStart w:id="2094032198" w:edGrp="everyone"/>
      <w:r w:rsidRPr="00083067">
        <w:rPr>
          <w:color w:val="FFB612" w:themeColor="accent5"/>
        </w:rPr>
        <w:t xml:space="preserve">XXXX </w:t>
      </w:r>
      <w:proofErr w:type="spellStart"/>
      <w:r w:rsidRPr="00083067">
        <w:rPr>
          <w:color w:val="FFB612" w:themeColor="accent5"/>
        </w:rPr>
        <w:t>XXXX</w:t>
      </w:r>
      <w:permEnd w:id="2094032198"/>
      <w:proofErr w:type="spellEnd"/>
    </w:p>
    <w:p w14:paraId="79B8FCAC" w14:textId="61C3E726" w:rsidR="00153ABF" w:rsidRPr="0061706E" w:rsidRDefault="00153ABF" w:rsidP="00083067">
      <w:pPr>
        <w:pStyle w:val="Orangeoverskrift"/>
      </w:pPr>
      <w:r w:rsidRPr="0061706E">
        <w:rPr>
          <w:iCs/>
        </w:rPr>
        <w:t>ATM nr.</w:t>
      </w:r>
      <w:r w:rsidR="00083067">
        <w:rPr>
          <w:iCs/>
        </w:rPr>
        <w:t xml:space="preserve">:         </w:t>
      </w:r>
      <w:permStart w:id="1702236439" w:edGrp="everyone"/>
      <w:r w:rsidRPr="00083067">
        <w:rPr>
          <w:color w:val="FFB612" w:themeColor="accent5"/>
        </w:rPr>
        <w:t>XXX</w:t>
      </w:r>
      <w:permEnd w:id="1702236439"/>
    </w:p>
    <w:bookmarkEnd w:id="1"/>
    <w:p w14:paraId="48C2578F" w14:textId="531F0349" w:rsidR="00153ABF" w:rsidRPr="0061706E" w:rsidRDefault="00153ABF" w:rsidP="00EA76AF">
      <w:pPr>
        <w:pStyle w:val="Orangeteksg"/>
        <w:rPr>
          <w:color w:val="FF9900"/>
        </w:rPr>
      </w:pPr>
      <w:r w:rsidRPr="0061706E">
        <w:t>Versions nr.</w:t>
      </w:r>
      <w:r w:rsidR="00083067">
        <w:t xml:space="preserve">      </w:t>
      </w:r>
      <w:r w:rsidRPr="0061706E">
        <w:tab/>
      </w:r>
      <w:permStart w:id="1094065098" w:edGrp="everyone"/>
      <w:r w:rsidRPr="00083067">
        <w:rPr>
          <w:color w:val="FFB612" w:themeColor="accent5"/>
        </w:rPr>
        <w:t>1.0</w:t>
      </w:r>
      <w:permEnd w:id="1094065098"/>
    </w:p>
    <w:p w14:paraId="62A5D334" w14:textId="423CCDB8" w:rsidR="00153ABF" w:rsidRPr="0061706E" w:rsidRDefault="00153ABF" w:rsidP="00EA76AF">
      <w:pPr>
        <w:pStyle w:val="Orangeteksg"/>
      </w:pPr>
      <w:r w:rsidRPr="0061706E">
        <w:t>Udarbejdet af:</w:t>
      </w:r>
      <w:r w:rsidR="00083067">
        <w:t xml:space="preserve">  </w:t>
      </w:r>
      <w:r>
        <w:t xml:space="preserve">     </w:t>
      </w:r>
      <w:r w:rsidR="00083067">
        <w:t xml:space="preserve"> </w:t>
      </w:r>
      <w:r>
        <w:t xml:space="preserve">  </w:t>
      </w:r>
      <w:r w:rsidR="00083067">
        <w:t xml:space="preserve">  </w:t>
      </w:r>
      <w:r>
        <w:t xml:space="preserve"> </w:t>
      </w:r>
      <w:permStart w:id="376447288" w:edGrp="everyone"/>
      <w:r w:rsidRPr="00083067">
        <w:rPr>
          <w:color w:val="FFB612" w:themeColor="accent5"/>
        </w:rPr>
        <w:t>Navn, Virksomhed</w:t>
      </w:r>
      <w:permEnd w:id="376447288"/>
    </w:p>
    <w:p w14:paraId="0EA44BF5" w14:textId="40EDE865" w:rsidR="00153ABF" w:rsidRPr="0061706E" w:rsidRDefault="00153ABF" w:rsidP="00EA76AF">
      <w:pPr>
        <w:pStyle w:val="Orangeteksg"/>
      </w:pPr>
      <w:r w:rsidRPr="0061706E">
        <w:t>Gransket af:</w:t>
      </w:r>
      <w:r w:rsidR="00083067">
        <w:t xml:space="preserve">      </w:t>
      </w:r>
      <w:r w:rsidRPr="0061706E">
        <w:tab/>
      </w:r>
      <w:permStart w:id="1974665248" w:edGrp="everyone"/>
      <w:r w:rsidRPr="00083067">
        <w:rPr>
          <w:color w:val="FFB612" w:themeColor="accent5"/>
        </w:rPr>
        <w:t>Navn, Virksomhed</w:t>
      </w:r>
      <w:permEnd w:id="1974665248"/>
    </w:p>
    <w:p w14:paraId="5002B638" w14:textId="5306243B" w:rsidR="00153ABF" w:rsidRPr="0061706E" w:rsidRDefault="00153ABF" w:rsidP="00EA76AF">
      <w:pPr>
        <w:pStyle w:val="Orangeteksg"/>
      </w:pPr>
      <w:r w:rsidRPr="0061706E">
        <w:t>Godkendt af:</w:t>
      </w:r>
      <w:r w:rsidRPr="0061706E">
        <w:tab/>
      </w:r>
      <w:r w:rsidRPr="0061706E">
        <w:tab/>
      </w:r>
      <w:permStart w:id="751240910" w:edGrp="everyone"/>
      <w:r w:rsidRPr="00EA76AF">
        <w:rPr>
          <w:color w:val="FFB612" w:themeColor="accent5"/>
        </w:rPr>
        <w:t xml:space="preserve">Navn, </w:t>
      </w:r>
      <w:bookmarkEnd w:id="2"/>
      <w:r w:rsidRPr="00EA76AF">
        <w:rPr>
          <w:color w:val="FFB612" w:themeColor="accent5"/>
        </w:rPr>
        <w:t>Virksomhed</w:t>
      </w:r>
      <w:permEnd w:id="751240910"/>
    </w:p>
    <w:p w14:paraId="13154F60" w14:textId="1BE32455" w:rsidR="00153ABF" w:rsidRPr="0061706E" w:rsidRDefault="00153ABF" w:rsidP="00153AB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392BEDD" w14:textId="77777777" w:rsidR="00153ABF" w:rsidRPr="0061706E" w:rsidRDefault="00153ABF" w:rsidP="00153AB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FB0E57A" w14:textId="77777777" w:rsidR="00153ABF" w:rsidRPr="0061706E" w:rsidRDefault="00153ABF" w:rsidP="00153AB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0602DD8" w14:textId="77777777" w:rsidR="00153ABF" w:rsidRPr="0061706E" w:rsidRDefault="00153ABF" w:rsidP="00153AB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4CB9DF8" w14:textId="77777777" w:rsidR="00153ABF" w:rsidRPr="0061706E" w:rsidRDefault="00153ABF" w:rsidP="00153AB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2781F83" w14:textId="77777777" w:rsidR="00153ABF" w:rsidRPr="0061706E" w:rsidRDefault="00153ABF" w:rsidP="00153ABF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055DDE6D" w14:textId="633C53D4" w:rsidR="00153ABF" w:rsidRPr="0061706E" w:rsidRDefault="00153ABF" w:rsidP="00153ABF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79592A0" wp14:editId="60AFC7E7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3AD0C50" w14:textId="77777777" w:rsidR="00153ABF" w:rsidRPr="00CC1453" w:rsidRDefault="00153ABF" w:rsidP="00153ABF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9592A0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13AD0C50" w14:textId="77777777" w:rsidR="00153ABF" w:rsidRPr="00CC1453" w:rsidRDefault="00153ABF" w:rsidP="00153ABF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7D2ABC8F" w14:textId="77777777" w:rsidR="00153ABF" w:rsidRPr="00EA76AF" w:rsidRDefault="00153ABF" w:rsidP="00153ABF">
      <w:pPr>
        <w:spacing w:after="0" w:line="280" w:lineRule="atLeast"/>
        <w:rPr>
          <w:rFonts w:asciiTheme="majorHAnsi" w:eastAsia="Times New Roman" w:hAnsiTheme="majorHAnsi" w:cs="Times New Roman"/>
          <w:color w:val="FFB612" w:themeColor="accent5"/>
          <w:sz w:val="18"/>
          <w:szCs w:val="18"/>
          <w:lang w:eastAsia="da-DK"/>
        </w:rPr>
      </w:pPr>
      <w:bookmarkStart w:id="3" w:name="_Hlk130292114"/>
      <w:bookmarkStart w:id="4" w:name="_Hlk130291999"/>
      <w:bookmarkStart w:id="5" w:name="_Hlk130291224"/>
      <w:bookmarkStart w:id="6" w:name="_Hlk213334880"/>
      <w:r w:rsidRPr="0061706E">
        <w:rPr>
          <w:rFonts w:asciiTheme="majorHAnsi" w:eastAsia="Times New Roman" w:hAnsiTheme="majorHAnsi" w:cs="Times New Roman"/>
          <w:sz w:val="18"/>
          <w:szCs w:val="18"/>
          <w:lang w:eastAsia="da-DK"/>
        </w:rPr>
        <w:lastRenderedPageBreak/>
        <w:t>Version af dokument:</w:t>
      </w:r>
      <w:bookmarkStart w:id="7" w:name="_Hlk208826719"/>
    </w:p>
    <w:p w14:paraId="6B90A64B" w14:textId="77777777" w:rsidR="00153ABF" w:rsidRPr="0061706E" w:rsidRDefault="00153ABF" w:rsidP="00153ABF">
      <w:pPr>
        <w:spacing w:after="0" w:line="280" w:lineRule="atLeast"/>
        <w:rPr>
          <w:rFonts w:asciiTheme="majorHAnsi" w:eastAsia="Times New Roman" w:hAnsiTheme="majorHAnsi" w:cs="Times New Roman"/>
          <w:color w:val="0070C0"/>
          <w:sz w:val="18"/>
          <w:szCs w:val="18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153ABF" w:rsidRPr="0061706E" w14:paraId="34173E33" w14:textId="77777777" w:rsidTr="00BE1605">
        <w:tc>
          <w:tcPr>
            <w:tcW w:w="983" w:type="dxa"/>
            <w:shd w:val="clear" w:color="auto" w:fill="FFFFFF" w:themeFill="background2" w:themeFillTint="33"/>
          </w:tcPr>
          <w:p w14:paraId="27487E43" w14:textId="77777777" w:rsidR="00153ABF" w:rsidRPr="0061706E" w:rsidRDefault="00153ABF" w:rsidP="00BE1605">
            <w:pPr>
              <w:spacing w:after="0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bookmarkStart w:id="8" w:name="_Hlk206061471"/>
            <w:r w:rsidRPr="0061706E">
              <w:rPr>
                <w:rFonts w:asciiTheme="majorHAnsi" w:hAnsiTheme="majorHAnsi"/>
                <w:b/>
                <w:sz w:val="18"/>
                <w:szCs w:val="18"/>
              </w:rPr>
              <w:t>Version</w:t>
            </w:r>
          </w:p>
        </w:tc>
        <w:tc>
          <w:tcPr>
            <w:tcW w:w="1201" w:type="dxa"/>
            <w:shd w:val="clear" w:color="auto" w:fill="FFFFFF" w:themeFill="background2" w:themeFillTint="33"/>
          </w:tcPr>
          <w:p w14:paraId="2320A34A" w14:textId="77777777" w:rsidR="00153ABF" w:rsidRPr="0061706E" w:rsidRDefault="00153ABF" w:rsidP="00BE1605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61706E">
              <w:rPr>
                <w:rFonts w:asciiTheme="majorHAnsi" w:hAnsiTheme="majorHAnsi"/>
                <w:b/>
                <w:sz w:val="18"/>
                <w:szCs w:val="18"/>
              </w:rPr>
              <w:t>Dato</w:t>
            </w:r>
          </w:p>
        </w:tc>
        <w:tc>
          <w:tcPr>
            <w:tcW w:w="1780" w:type="dxa"/>
            <w:shd w:val="clear" w:color="auto" w:fill="FFFFFF" w:themeFill="background2" w:themeFillTint="33"/>
          </w:tcPr>
          <w:p w14:paraId="36250448" w14:textId="77777777" w:rsidR="00153ABF" w:rsidRPr="0061706E" w:rsidRDefault="00153ABF" w:rsidP="00BE1605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61706E">
              <w:rPr>
                <w:rFonts w:asciiTheme="majorHAnsi" w:hAnsiTheme="majorHAnsi"/>
                <w:b/>
                <w:sz w:val="18"/>
                <w:szCs w:val="18"/>
              </w:rPr>
              <w:t>Navn</w:t>
            </w:r>
          </w:p>
        </w:tc>
        <w:tc>
          <w:tcPr>
            <w:tcW w:w="1843" w:type="dxa"/>
            <w:shd w:val="clear" w:color="auto" w:fill="FFFFFF" w:themeFill="background2" w:themeFillTint="33"/>
          </w:tcPr>
          <w:p w14:paraId="4522130D" w14:textId="77777777" w:rsidR="00153ABF" w:rsidRPr="0061706E" w:rsidRDefault="00153ABF" w:rsidP="00BE1605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61706E">
              <w:rPr>
                <w:rFonts w:asciiTheme="majorHAnsi" w:hAnsiTheme="majorHAnsi"/>
                <w:b/>
                <w:sz w:val="18"/>
                <w:szCs w:val="18"/>
              </w:rPr>
              <w:t>Virksomhed</w:t>
            </w:r>
          </w:p>
        </w:tc>
        <w:tc>
          <w:tcPr>
            <w:tcW w:w="2060" w:type="dxa"/>
            <w:shd w:val="clear" w:color="auto" w:fill="FFFFFF" w:themeFill="background2" w:themeFillTint="33"/>
          </w:tcPr>
          <w:p w14:paraId="4741ABD8" w14:textId="77777777" w:rsidR="00153ABF" w:rsidRPr="0061706E" w:rsidRDefault="00153ABF" w:rsidP="00BE1605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61706E">
              <w:rPr>
                <w:rFonts w:asciiTheme="majorHAnsi" w:hAnsiTheme="majorHAnsi"/>
                <w:b/>
                <w:sz w:val="18"/>
                <w:szCs w:val="18"/>
              </w:rPr>
              <w:t>Jobfunktion</w:t>
            </w:r>
          </w:p>
        </w:tc>
        <w:tc>
          <w:tcPr>
            <w:tcW w:w="1761" w:type="dxa"/>
            <w:shd w:val="clear" w:color="auto" w:fill="FFFFFF" w:themeFill="background2" w:themeFillTint="33"/>
          </w:tcPr>
          <w:p w14:paraId="3D6A5A4E" w14:textId="77777777" w:rsidR="00153ABF" w:rsidRPr="0061706E" w:rsidRDefault="00153ABF" w:rsidP="00BE1605">
            <w:pPr>
              <w:spacing w:after="0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61706E">
              <w:rPr>
                <w:rFonts w:asciiTheme="majorHAnsi" w:hAnsiTheme="majorHAnsi"/>
                <w:b/>
                <w:sz w:val="18"/>
                <w:szCs w:val="18"/>
              </w:rPr>
              <w:t>Ændring</w:t>
            </w:r>
          </w:p>
        </w:tc>
      </w:tr>
      <w:tr w:rsidR="00153ABF" w:rsidRPr="0061706E" w14:paraId="01913D06" w14:textId="77777777" w:rsidTr="00BE1605">
        <w:tc>
          <w:tcPr>
            <w:tcW w:w="983" w:type="dxa"/>
          </w:tcPr>
          <w:p w14:paraId="7AB9F886" w14:textId="77777777" w:rsidR="00153ABF" w:rsidRPr="00EA76AF" w:rsidRDefault="00153ABF" w:rsidP="00EA76AF">
            <w:pPr>
              <w:pStyle w:val="Orangeteksg"/>
              <w:rPr>
                <w:color w:val="FFB612" w:themeColor="accent5"/>
              </w:rPr>
            </w:pPr>
            <w:permStart w:id="730103390" w:edGrp="everyone" w:colFirst="0" w:colLast="0"/>
            <w:permStart w:id="834155627" w:edGrp="everyone" w:colFirst="1" w:colLast="1"/>
            <w:permStart w:id="1014566780" w:edGrp="everyone" w:colFirst="2" w:colLast="2"/>
            <w:permStart w:id="305344348" w:edGrp="everyone" w:colFirst="3" w:colLast="3"/>
            <w:permStart w:id="115750515" w:edGrp="everyone" w:colFirst="4" w:colLast="4"/>
            <w:permStart w:id="1950704062" w:edGrp="everyone" w:colFirst="5" w:colLast="5"/>
            <w:permStart w:id="1535133118" w:edGrp="everyone" w:colFirst="6" w:colLast="6"/>
            <w:proofErr w:type="spellStart"/>
            <w:r w:rsidRPr="00EA76AF">
              <w:rPr>
                <w:color w:val="FFB612" w:themeColor="accent5"/>
              </w:rPr>
              <w:t>x.x</w:t>
            </w:r>
            <w:proofErr w:type="spellEnd"/>
          </w:p>
        </w:tc>
        <w:tc>
          <w:tcPr>
            <w:tcW w:w="1201" w:type="dxa"/>
          </w:tcPr>
          <w:p w14:paraId="4B803041" w14:textId="6F3D56E8" w:rsidR="00153ABF" w:rsidRPr="00EA76AF" w:rsidRDefault="00EA76AF" w:rsidP="00EA76AF">
            <w:pPr>
              <w:pStyle w:val="Orangeteksg"/>
              <w:rPr>
                <w:color w:val="FFB612" w:themeColor="accent5"/>
                <w:highlight w:val="yellow"/>
              </w:rPr>
            </w:pPr>
            <w:proofErr w:type="spellStart"/>
            <w:r w:rsidRPr="00EA76AF">
              <w:rPr>
                <w:color w:val="FFB612" w:themeColor="accent5"/>
              </w:rPr>
              <w:t>xx.</w:t>
            </w:r>
            <w:proofErr w:type="gramStart"/>
            <w:r w:rsidRPr="00EA76AF">
              <w:rPr>
                <w:color w:val="FFB612" w:themeColor="accent5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0FC805F5" w14:textId="754289C8" w:rsidR="00153ABF" w:rsidRPr="00EA76AF" w:rsidRDefault="00EA76AF" w:rsidP="00EA76AF">
            <w:pPr>
              <w:pStyle w:val="Orangeteksg"/>
              <w:rPr>
                <w:color w:val="FFB612" w:themeColor="accent5"/>
              </w:rPr>
            </w:pPr>
            <w:proofErr w:type="spellStart"/>
            <w:r w:rsidRPr="00EA76AF">
              <w:rPr>
                <w:color w:val="FFB612" w:themeColor="accent5"/>
              </w:rPr>
              <w:t>xxxx</w:t>
            </w:r>
            <w:proofErr w:type="spellEnd"/>
          </w:p>
        </w:tc>
        <w:tc>
          <w:tcPr>
            <w:tcW w:w="1843" w:type="dxa"/>
          </w:tcPr>
          <w:p w14:paraId="07994167" w14:textId="1C5E3CEE" w:rsidR="00153ABF" w:rsidRPr="00EA76AF" w:rsidRDefault="00EA76AF" w:rsidP="00EA76AF">
            <w:pPr>
              <w:pStyle w:val="Orangeteksg"/>
              <w:rPr>
                <w:color w:val="FFB612" w:themeColor="accent5"/>
              </w:rPr>
            </w:pPr>
            <w:proofErr w:type="spellStart"/>
            <w:r w:rsidRPr="00EA76AF">
              <w:rPr>
                <w:color w:val="FFB612" w:themeColor="accent5"/>
              </w:rPr>
              <w:t>xxxx</w:t>
            </w:r>
            <w:proofErr w:type="spellEnd"/>
          </w:p>
        </w:tc>
        <w:tc>
          <w:tcPr>
            <w:tcW w:w="2060" w:type="dxa"/>
          </w:tcPr>
          <w:p w14:paraId="1D6EC524" w14:textId="7CC86E89" w:rsidR="00153ABF" w:rsidRPr="00EA76AF" w:rsidRDefault="00EA76AF" w:rsidP="00EA76AF">
            <w:pPr>
              <w:pStyle w:val="Orangeteksg"/>
              <w:rPr>
                <w:color w:val="FFB612" w:themeColor="accent5"/>
              </w:rPr>
            </w:pPr>
            <w:r w:rsidRPr="00EA76AF">
              <w:rPr>
                <w:color w:val="FFB612" w:themeColor="accent5"/>
              </w:rPr>
              <w:t>CSM ansvarlig</w:t>
            </w:r>
          </w:p>
        </w:tc>
        <w:tc>
          <w:tcPr>
            <w:tcW w:w="1761" w:type="dxa"/>
          </w:tcPr>
          <w:p w14:paraId="3D8DBCD0" w14:textId="77777777" w:rsidR="00153ABF" w:rsidRPr="00EA76AF" w:rsidRDefault="00153ABF" w:rsidP="00EA76AF">
            <w:pPr>
              <w:pStyle w:val="Orangeteksg"/>
              <w:rPr>
                <w:color w:val="FFB612" w:themeColor="accent5"/>
              </w:rPr>
            </w:pPr>
            <w:permStart w:id="823919550" w:edGrp="everyone"/>
            <w:proofErr w:type="spellStart"/>
            <w:r w:rsidRPr="00EA76AF">
              <w:rPr>
                <w:color w:val="FFB612" w:themeColor="accent5"/>
              </w:rPr>
              <w:t>xxxx</w:t>
            </w:r>
            <w:permEnd w:id="823919550"/>
            <w:proofErr w:type="spellEnd"/>
          </w:p>
        </w:tc>
      </w:tr>
      <w:tr w:rsidR="00153ABF" w:rsidRPr="0061706E" w14:paraId="3E3FF081" w14:textId="77777777" w:rsidTr="00BE1605">
        <w:tc>
          <w:tcPr>
            <w:tcW w:w="983" w:type="dxa"/>
          </w:tcPr>
          <w:p w14:paraId="3BDED144" w14:textId="77777777" w:rsidR="00153ABF" w:rsidRPr="00EA76AF" w:rsidRDefault="00153ABF" w:rsidP="00EA76AF">
            <w:pPr>
              <w:pStyle w:val="Orangeteksg"/>
              <w:rPr>
                <w:color w:val="FFB612" w:themeColor="accent5"/>
              </w:rPr>
            </w:pPr>
            <w:permStart w:id="728391717" w:edGrp="everyone" w:colFirst="0" w:colLast="0"/>
            <w:permStart w:id="875124666" w:edGrp="everyone" w:colFirst="1" w:colLast="1"/>
            <w:permStart w:id="1980975284" w:edGrp="everyone" w:colFirst="2" w:colLast="2"/>
            <w:permStart w:id="1427577595" w:edGrp="everyone" w:colFirst="3" w:colLast="3"/>
            <w:permStart w:id="1745316926" w:edGrp="everyone" w:colFirst="4" w:colLast="4"/>
            <w:permStart w:id="772217714" w:edGrp="everyone" w:colFirst="5" w:colLast="5"/>
            <w:permStart w:id="1524172084" w:edGrp="everyone" w:colFirst="6" w:colLast="6"/>
            <w:permEnd w:id="730103390"/>
            <w:permEnd w:id="834155627"/>
            <w:permEnd w:id="1014566780"/>
            <w:permEnd w:id="305344348"/>
            <w:permEnd w:id="115750515"/>
            <w:permEnd w:id="1950704062"/>
            <w:permEnd w:id="1535133118"/>
          </w:p>
        </w:tc>
        <w:tc>
          <w:tcPr>
            <w:tcW w:w="1201" w:type="dxa"/>
          </w:tcPr>
          <w:p w14:paraId="6E0EFF7C" w14:textId="77777777" w:rsidR="00153ABF" w:rsidRPr="00EA76AF" w:rsidRDefault="00153ABF" w:rsidP="00EA76AF">
            <w:pPr>
              <w:pStyle w:val="Orangeteksg"/>
              <w:rPr>
                <w:color w:val="FFB612" w:themeColor="accent5"/>
              </w:rPr>
            </w:pPr>
          </w:p>
        </w:tc>
        <w:tc>
          <w:tcPr>
            <w:tcW w:w="1780" w:type="dxa"/>
          </w:tcPr>
          <w:p w14:paraId="506C1EEC" w14:textId="77777777" w:rsidR="00153ABF" w:rsidRPr="00EA76AF" w:rsidRDefault="00153ABF" w:rsidP="00EA76AF">
            <w:pPr>
              <w:pStyle w:val="Orangeteksg"/>
              <w:rPr>
                <w:color w:val="FFB612" w:themeColor="accent5"/>
              </w:rPr>
            </w:pPr>
          </w:p>
        </w:tc>
        <w:tc>
          <w:tcPr>
            <w:tcW w:w="1843" w:type="dxa"/>
          </w:tcPr>
          <w:p w14:paraId="5EEB2CB5" w14:textId="77777777" w:rsidR="00153ABF" w:rsidRPr="00EA76AF" w:rsidRDefault="00153ABF" w:rsidP="00EA76AF">
            <w:pPr>
              <w:pStyle w:val="Orangeteksg"/>
              <w:rPr>
                <w:color w:val="FFB612" w:themeColor="accent5"/>
              </w:rPr>
            </w:pPr>
          </w:p>
        </w:tc>
        <w:tc>
          <w:tcPr>
            <w:tcW w:w="2060" w:type="dxa"/>
          </w:tcPr>
          <w:p w14:paraId="7F1F07F2" w14:textId="77777777" w:rsidR="00153ABF" w:rsidRPr="00EA76AF" w:rsidRDefault="00153ABF" w:rsidP="00EA76AF">
            <w:pPr>
              <w:pStyle w:val="Orangeteksg"/>
              <w:rPr>
                <w:color w:val="FFB612" w:themeColor="accent5"/>
              </w:rPr>
            </w:pPr>
          </w:p>
        </w:tc>
        <w:tc>
          <w:tcPr>
            <w:tcW w:w="1761" w:type="dxa"/>
          </w:tcPr>
          <w:p w14:paraId="6480DA34" w14:textId="77777777" w:rsidR="00153ABF" w:rsidRPr="00EA76AF" w:rsidRDefault="00153ABF" w:rsidP="00EA76AF">
            <w:pPr>
              <w:pStyle w:val="Orangeteksg"/>
              <w:rPr>
                <w:color w:val="FFB612" w:themeColor="accent5"/>
              </w:rPr>
            </w:pPr>
          </w:p>
        </w:tc>
      </w:tr>
      <w:bookmarkEnd w:id="8"/>
      <w:permEnd w:id="728391717"/>
      <w:permEnd w:id="875124666"/>
      <w:permEnd w:id="1980975284"/>
      <w:permEnd w:id="1427577595"/>
      <w:permEnd w:id="1745316926"/>
      <w:permEnd w:id="772217714"/>
      <w:permEnd w:id="1524172084"/>
    </w:tbl>
    <w:p w14:paraId="35FA691E" w14:textId="77777777" w:rsidR="00153ABF" w:rsidRPr="0061706E" w:rsidRDefault="00153ABF" w:rsidP="00153ABF">
      <w:pPr>
        <w:tabs>
          <w:tab w:val="left" w:pos="7416"/>
        </w:tabs>
        <w:spacing w:after="0" w:line="280" w:lineRule="atLeast"/>
        <w:rPr>
          <w:rFonts w:asciiTheme="majorHAnsi" w:eastAsia="Times New Roman" w:hAnsiTheme="majorHAnsi" w:cs="Times New Roman"/>
          <w:sz w:val="18"/>
          <w:szCs w:val="18"/>
          <w:lang w:eastAsia="da-DK"/>
        </w:rPr>
      </w:pPr>
    </w:p>
    <w:p w14:paraId="629F7F16" w14:textId="77777777" w:rsidR="00153ABF" w:rsidRPr="0061706E" w:rsidRDefault="00153ABF" w:rsidP="00153ABF">
      <w:pPr>
        <w:tabs>
          <w:tab w:val="left" w:pos="7416"/>
        </w:tabs>
        <w:spacing w:after="0" w:line="280" w:lineRule="atLeast"/>
        <w:rPr>
          <w:rFonts w:asciiTheme="majorHAnsi" w:eastAsia="Times New Roman" w:hAnsiTheme="majorHAnsi" w:cs="Times New Roman"/>
          <w:sz w:val="18"/>
          <w:szCs w:val="18"/>
          <w:lang w:eastAsia="da-DK"/>
        </w:rPr>
      </w:pPr>
    </w:p>
    <w:p w14:paraId="1BDB4B02" w14:textId="77777777" w:rsidR="00153ABF" w:rsidRPr="0061706E" w:rsidRDefault="00153ABF" w:rsidP="00153ABF">
      <w:pPr>
        <w:tabs>
          <w:tab w:val="left" w:pos="7416"/>
        </w:tabs>
        <w:spacing w:after="0" w:line="280" w:lineRule="atLeast"/>
        <w:rPr>
          <w:rFonts w:asciiTheme="majorHAnsi" w:eastAsia="Times New Roman" w:hAnsiTheme="majorHAnsi" w:cs="Times New Roman"/>
          <w:sz w:val="18"/>
          <w:szCs w:val="18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153ABF" w:rsidRPr="0061706E" w14:paraId="2BCEFC90" w14:textId="77777777" w:rsidTr="00BE1605">
        <w:tc>
          <w:tcPr>
            <w:tcW w:w="1847" w:type="dxa"/>
          </w:tcPr>
          <w:p w14:paraId="46D9414D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bookmarkStart w:id="9" w:name="_Hlk205536090"/>
            <w:r w:rsidRPr="0061706E">
              <w:rPr>
                <w:rFonts w:asciiTheme="majorHAnsi" w:hAnsiTheme="majorHAnsi"/>
                <w:sz w:val="18"/>
                <w:szCs w:val="18"/>
              </w:rPr>
              <w:t>Versionsstyring</w:t>
            </w:r>
          </w:p>
        </w:tc>
        <w:tc>
          <w:tcPr>
            <w:tcW w:w="3960" w:type="dxa"/>
          </w:tcPr>
          <w:p w14:paraId="36BBC19B" w14:textId="77777777" w:rsidR="006372DE" w:rsidRPr="006372DE" w:rsidRDefault="006372DE" w:rsidP="006372DE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r w:rsidRPr="006372DE">
              <w:rPr>
                <w:rFonts w:asciiTheme="majorHAnsi" w:hAnsiTheme="majorHAnsi"/>
                <w:sz w:val="18"/>
                <w:szCs w:val="18"/>
              </w:rPr>
              <w:t>Ved hver ny opdatering af et dokument, fremsendes med ny dato og version i hele tal (1.0, 2.0).</w:t>
            </w:r>
          </w:p>
          <w:p w14:paraId="7A36627B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1E26C212" w14:textId="77777777" w:rsidR="006372DE" w:rsidRPr="006372DE" w:rsidRDefault="006372DE" w:rsidP="006372DE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r w:rsidRPr="006372DE">
              <w:rPr>
                <w:rFonts w:asciiTheme="majorHAnsi" w:hAnsiTheme="majorHAnsi"/>
                <w:sz w:val="18"/>
                <w:szCs w:val="18"/>
              </w:rPr>
              <w:t>Dokumenterne er låst i formateringen og ændringer/rettelser mellem versionerne vil derfor ikke kunne markeres.</w:t>
            </w:r>
          </w:p>
          <w:p w14:paraId="4FEFDE97" w14:textId="77777777" w:rsidR="006372DE" w:rsidRPr="006372DE" w:rsidRDefault="006372DE" w:rsidP="006372DE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</w:p>
          <w:p w14:paraId="2C7BFE13" w14:textId="49222EEF" w:rsidR="00153ABF" w:rsidRPr="0061706E" w:rsidRDefault="006372DE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r w:rsidRPr="006372DE">
              <w:rPr>
                <w:rFonts w:asciiTheme="majorHAnsi" w:hAnsiTheme="majorHAnsi"/>
                <w:sz w:val="18"/>
                <w:szCs w:val="18"/>
              </w:rPr>
              <w:t>Der skal derfor indsættes en kommentar når noget er rettet, hvor det beskrives hvad rettelsen består i.</w:t>
            </w:r>
          </w:p>
        </w:tc>
      </w:tr>
      <w:tr w:rsidR="00153ABF" w:rsidRPr="0061706E" w14:paraId="26271949" w14:textId="77777777" w:rsidTr="00BE1605">
        <w:tc>
          <w:tcPr>
            <w:tcW w:w="1847" w:type="dxa"/>
          </w:tcPr>
          <w:p w14:paraId="3EBBFC1A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>Fremsend i pdf</w:t>
            </w:r>
          </w:p>
        </w:tc>
        <w:tc>
          <w:tcPr>
            <w:tcW w:w="3960" w:type="dxa"/>
          </w:tcPr>
          <w:p w14:paraId="4CC3387A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>Alle dokumenter fremsendes altid i pdf, pånær Fareloggen i xl.</w:t>
            </w:r>
          </w:p>
          <w:p w14:paraId="785A81A6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432CBBA2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153ABF" w:rsidRPr="0061706E" w14:paraId="06934A5E" w14:textId="77777777" w:rsidTr="00BE1605">
        <w:tc>
          <w:tcPr>
            <w:tcW w:w="1847" w:type="dxa"/>
          </w:tcPr>
          <w:p w14:paraId="4501BA6B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>Navngivning af dokumenter</w:t>
            </w:r>
          </w:p>
        </w:tc>
        <w:tc>
          <w:tcPr>
            <w:tcW w:w="3960" w:type="dxa"/>
          </w:tcPr>
          <w:p w14:paraId="6E597DD9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>Alle dokumenter navngives på følgende måde i dokumenttitlen:</w:t>
            </w:r>
          </w:p>
          <w:p w14:paraId="7A3DEC02" w14:textId="77777777" w:rsidR="00153ABF" w:rsidRPr="0061706E" w:rsidRDefault="00153ABF" w:rsidP="00153ABF">
            <w:pPr>
              <w:numPr>
                <w:ilvl w:val="0"/>
                <w:numId w:val="12"/>
              </w:numPr>
              <w:spacing w:after="0"/>
              <w:contextualSpacing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>Dokumentnummer</w:t>
            </w:r>
          </w:p>
          <w:p w14:paraId="3494046F" w14:textId="77777777" w:rsidR="00153ABF" w:rsidRPr="0061706E" w:rsidRDefault="00153ABF" w:rsidP="00153ABF">
            <w:pPr>
              <w:numPr>
                <w:ilvl w:val="0"/>
                <w:numId w:val="12"/>
              </w:numPr>
              <w:spacing w:after="0"/>
              <w:contextualSpacing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>Dokumentnavn</w:t>
            </w:r>
          </w:p>
          <w:p w14:paraId="2D7AEBF8" w14:textId="77777777" w:rsidR="00153ABF" w:rsidRPr="0061706E" w:rsidRDefault="00153ABF" w:rsidP="00153ABF">
            <w:pPr>
              <w:numPr>
                <w:ilvl w:val="0"/>
                <w:numId w:val="12"/>
              </w:numPr>
              <w:spacing w:after="0"/>
              <w:contextualSpacing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>Projektnummer</w:t>
            </w:r>
          </w:p>
          <w:p w14:paraId="5FBB542C" w14:textId="77777777" w:rsidR="00153ABF" w:rsidRPr="0061706E" w:rsidRDefault="00153ABF" w:rsidP="00153ABF">
            <w:pPr>
              <w:numPr>
                <w:ilvl w:val="0"/>
                <w:numId w:val="12"/>
              </w:numPr>
              <w:spacing w:after="0"/>
              <w:contextualSpacing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 xml:space="preserve">Projektnavn </w:t>
            </w:r>
          </w:p>
          <w:p w14:paraId="3098F5F9" w14:textId="77777777" w:rsidR="00153ABF" w:rsidRPr="0061706E" w:rsidRDefault="00153ABF" w:rsidP="00153ABF">
            <w:pPr>
              <w:numPr>
                <w:ilvl w:val="0"/>
                <w:numId w:val="12"/>
              </w:numPr>
              <w:spacing w:after="0"/>
              <w:contextualSpacing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>Dato og version.</w:t>
            </w:r>
          </w:p>
          <w:p w14:paraId="77213110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4F642A53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>Eksempel:</w:t>
            </w:r>
          </w:p>
          <w:p w14:paraId="50B88133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</w:p>
          <w:p w14:paraId="51417391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 xml:space="preserve">1. Dokumentoversigt_ </w:t>
            </w:r>
          </w:p>
          <w:p w14:paraId="56FB6D0C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>31099 LedX Stationsvej, Græsted 22.08.2025 v.1.0</w:t>
            </w:r>
          </w:p>
        </w:tc>
      </w:tr>
      <w:tr w:rsidR="00153ABF" w:rsidRPr="0061706E" w14:paraId="2145DC48" w14:textId="77777777" w:rsidTr="00BE1605">
        <w:tc>
          <w:tcPr>
            <w:tcW w:w="1847" w:type="dxa"/>
          </w:tcPr>
          <w:p w14:paraId="5B98A5EE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color w:val="225F41" w:themeColor="accent2"/>
                <w:sz w:val="18"/>
                <w:szCs w:val="18"/>
              </w:rPr>
              <w:t>Orange</w:t>
            </w:r>
            <w:r w:rsidRPr="0061706E">
              <w:rPr>
                <w:rFonts w:asciiTheme="majorHAnsi" w:hAnsiTheme="majorHAnsi"/>
                <w:sz w:val="18"/>
                <w:szCs w:val="18"/>
              </w:rPr>
              <w:t>/</w:t>
            </w:r>
            <w:r w:rsidRPr="0061706E">
              <w:rPr>
                <w:rFonts w:asciiTheme="majorHAnsi" w:hAnsiTheme="majorHAnsi"/>
                <w:color w:val="001839" w:themeColor="accent1" w:themeShade="BF"/>
                <w:sz w:val="18"/>
                <w:szCs w:val="18"/>
              </w:rPr>
              <w:t>blå</w:t>
            </w:r>
            <w:r w:rsidRPr="0061706E">
              <w:rPr>
                <w:rFonts w:asciiTheme="majorHAnsi" w:hAnsiTheme="majorHAnsi"/>
                <w:sz w:val="18"/>
                <w:szCs w:val="18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0A2274A1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  <w:r w:rsidRPr="0061706E">
              <w:rPr>
                <w:rFonts w:asciiTheme="majorHAnsi" w:hAnsiTheme="majorHAnsi"/>
                <w:sz w:val="18"/>
                <w:szCs w:val="18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66E0FDCE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6075C650" w14:textId="77777777" w:rsidR="00153ABF" w:rsidRPr="0061706E" w:rsidRDefault="00153ABF" w:rsidP="00BE1605">
            <w:pPr>
              <w:spacing w:after="0" w:line="280" w:lineRule="atLeast"/>
              <w:rPr>
                <w:rFonts w:asciiTheme="majorHAnsi" w:hAnsiTheme="majorHAnsi"/>
                <w:sz w:val="18"/>
                <w:szCs w:val="18"/>
              </w:rPr>
            </w:pPr>
          </w:p>
        </w:tc>
      </w:tr>
      <w:bookmarkEnd w:id="6"/>
    </w:tbl>
    <w:p w14:paraId="10207B3E" w14:textId="77777777" w:rsidR="00153ABF" w:rsidRPr="0061706E" w:rsidRDefault="00153ABF" w:rsidP="00153ABF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3"/>
    <w:bookmarkEnd w:id="4"/>
    <w:bookmarkEnd w:id="5"/>
    <w:bookmarkEnd w:id="9"/>
    <w:p w14:paraId="4924BF22" w14:textId="77777777" w:rsidR="00153ABF" w:rsidRPr="0061706E" w:rsidRDefault="00153ABF" w:rsidP="00153ABF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1C54B61" w14:textId="77777777" w:rsidR="00153ABF" w:rsidRPr="0061706E" w:rsidRDefault="00153ABF" w:rsidP="00153ABF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8E97B6B" w14:textId="77777777" w:rsidR="00153ABF" w:rsidRPr="0061706E" w:rsidRDefault="00153ABF" w:rsidP="00153ABF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0306DAC" w14:textId="77777777" w:rsidR="00153ABF" w:rsidRDefault="00153ABF" w:rsidP="00153AB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bookmarkEnd w:id="0"/>
    <w:p w14:paraId="4269B72D" w14:textId="6757581A" w:rsidR="00153ABF" w:rsidRDefault="00153ABF">
      <w:pPr>
        <w:spacing w:after="160" w:line="259" w:lineRule="auto"/>
        <w:rPr>
          <w:rFonts w:cstheme="minorHAnsi"/>
          <w:sz w:val="32"/>
          <w:szCs w:val="32"/>
          <w:u w:val="single"/>
        </w:rPr>
      </w:pPr>
    </w:p>
    <w:p w14:paraId="383BF0E1" w14:textId="649BA730" w:rsidR="00FF659E" w:rsidRPr="0032465D" w:rsidRDefault="00FF659E" w:rsidP="0032465D">
      <w:pPr>
        <w:rPr>
          <w:noProof/>
        </w:rPr>
      </w:pPr>
      <w:bookmarkStart w:id="10" w:name="_Hlk208826733"/>
      <w:r w:rsidRPr="00FF659E">
        <w:rPr>
          <w:rFonts w:cstheme="minorHAnsi"/>
          <w:sz w:val="32"/>
          <w:szCs w:val="32"/>
          <w:u w:val="single"/>
        </w:rPr>
        <w:t>3. Parts</w:t>
      </w:r>
      <w:r w:rsidR="00157E4D">
        <w:rPr>
          <w:rFonts w:cstheme="minorHAnsi"/>
          <w:sz w:val="32"/>
          <w:szCs w:val="32"/>
          <w:u w:val="single"/>
        </w:rPr>
        <w:t xml:space="preserve"> </w:t>
      </w:r>
      <w:r w:rsidRPr="00FF659E">
        <w:rPr>
          <w:rFonts w:cstheme="minorHAnsi"/>
          <w:sz w:val="32"/>
          <w:szCs w:val="32"/>
          <w:u w:val="single"/>
        </w:rPr>
        <w:t>projekt stamkort</w:t>
      </w:r>
    </w:p>
    <w:p w14:paraId="70530BAF" w14:textId="77777777" w:rsidR="00FF659E" w:rsidRPr="00FF659E" w:rsidRDefault="00FF659E" w:rsidP="00AD710B">
      <w:pPr>
        <w:pBdr>
          <w:bottom w:val="dashed" w:sz="4" w:space="1" w:color="auto"/>
        </w:pBdr>
        <w:spacing w:before="240"/>
        <w:rPr>
          <w:sz w:val="28"/>
          <w:szCs w:val="28"/>
        </w:rPr>
      </w:pPr>
      <w:r w:rsidRPr="00FF659E">
        <w:rPr>
          <w:i/>
          <w:iCs/>
          <w:sz w:val="28"/>
          <w:szCs w:val="28"/>
        </w:rPr>
        <w:t>Bygherreoplysninger</w:t>
      </w:r>
    </w:p>
    <w:p w14:paraId="3CF43A6D" w14:textId="608BF31F" w:rsidR="00FF659E" w:rsidRPr="00FF659E" w:rsidRDefault="00FF659E" w:rsidP="00EA76AF">
      <w:pPr>
        <w:pStyle w:val="Orangeteksg"/>
      </w:pPr>
      <w:r w:rsidRPr="00FF659E">
        <w:t>Bygherre:</w:t>
      </w:r>
      <w:r w:rsidR="00157E4D">
        <w:t xml:space="preserve"> </w:t>
      </w:r>
      <w:permStart w:id="1708273205" w:edGrp="everyone"/>
      <w:r w:rsidR="00157E4D" w:rsidRPr="00083067">
        <w:rPr>
          <w:color w:val="FFB612" w:themeColor="accent5"/>
        </w:rPr>
        <w:t>XXXX</w:t>
      </w:r>
      <w:permEnd w:id="1708273205"/>
      <w:r w:rsidRPr="00FF659E">
        <w:tab/>
      </w:r>
    </w:p>
    <w:p w14:paraId="00723933" w14:textId="47395E5A" w:rsidR="00FF659E" w:rsidRPr="00FF659E" w:rsidRDefault="00FF659E" w:rsidP="00FF659E">
      <w:pPr>
        <w:tabs>
          <w:tab w:val="left" w:pos="2268"/>
        </w:tabs>
      </w:pPr>
      <w:r w:rsidRPr="00FF659E">
        <w:t>                      </w:t>
      </w:r>
      <w:r w:rsidRPr="00FF659E">
        <w:tab/>
      </w:r>
    </w:p>
    <w:p w14:paraId="39090596" w14:textId="47D6D646" w:rsidR="00FF659E" w:rsidRPr="00FF659E" w:rsidRDefault="00FF659E" w:rsidP="00EA76AF">
      <w:pPr>
        <w:pStyle w:val="Orangeteksg"/>
      </w:pPr>
      <w:r w:rsidRPr="00FF659E">
        <w:t>Adresse:</w:t>
      </w:r>
      <w:r w:rsidR="00157E4D">
        <w:t xml:space="preserve"> </w:t>
      </w:r>
      <w:permStart w:id="1492280295" w:edGrp="everyone"/>
      <w:r w:rsidR="00157E4D" w:rsidRPr="00083067">
        <w:rPr>
          <w:color w:val="FFB612" w:themeColor="accent5"/>
        </w:rPr>
        <w:t>XXXX</w:t>
      </w:r>
      <w:permEnd w:id="1492280295"/>
      <w:r w:rsidRPr="00FF659E">
        <w:tab/>
      </w:r>
    </w:p>
    <w:p w14:paraId="2A281DD7" w14:textId="72A90545" w:rsidR="00FF659E" w:rsidRPr="00FF659E" w:rsidRDefault="00FF659E" w:rsidP="00FF659E">
      <w:pPr>
        <w:tabs>
          <w:tab w:val="left" w:pos="2268"/>
        </w:tabs>
        <w:spacing w:after="0"/>
      </w:pPr>
      <w:r w:rsidRPr="00FF659E">
        <w:tab/>
      </w:r>
    </w:p>
    <w:p w14:paraId="600D97F2" w14:textId="618A8B83" w:rsidR="00FF659E" w:rsidRPr="00FF659E" w:rsidRDefault="00FF659E" w:rsidP="00EA76AF">
      <w:pPr>
        <w:pStyle w:val="Orangeteksg"/>
      </w:pPr>
      <w:r w:rsidRPr="00FF659E">
        <w:t>Telefon:</w:t>
      </w:r>
      <w:r w:rsidR="00157E4D">
        <w:t xml:space="preserve"> </w:t>
      </w:r>
      <w:permStart w:id="2122256287" w:edGrp="everyone"/>
      <w:r w:rsidR="00157E4D" w:rsidRPr="00083067">
        <w:rPr>
          <w:color w:val="FFB612" w:themeColor="accent5"/>
        </w:rPr>
        <w:t>XXXX</w:t>
      </w:r>
      <w:permEnd w:id="2122256287"/>
      <w:r w:rsidRPr="00FF659E">
        <w:tab/>
      </w:r>
    </w:p>
    <w:p w14:paraId="13703A92" w14:textId="77777777" w:rsidR="00FF659E" w:rsidRDefault="00FF659E" w:rsidP="00FF659E">
      <w:pPr>
        <w:tabs>
          <w:tab w:val="left" w:pos="2268"/>
        </w:tabs>
        <w:spacing w:before="240" w:after="0"/>
      </w:pPr>
      <w:r w:rsidRPr="00FF659E">
        <w:rPr>
          <w:b/>
          <w:bCs/>
        </w:rPr>
        <w:t>Primær kontakt:</w:t>
      </w:r>
      <w:r w:rsidRPr="00FF659E">
        <w:tab/>
      </w:r>
    </w:p>
    <w:p w14:paraId="048B0CC3" w14:textId="3B20925F" w:rsidR="00FF659E" w:rsidRPr="00FF659E" w:rsidRDefault="00FF659E" w:rsidP="00EA76AF">
      <w:pPr>
        <w:pStyle w:val="Orangeteksg"/>
      </w:pPr>
      <w:r>
        <w:t>Navn:</w:t>
      </w:r>
      <w:r w:rsidR="00157E4D">
        <w:t xml:space="preserve"> </w:t>
      </w:r>
      <w:permStart w:id="1265775967" w:edGrp="everyone"/>
      <w:r w:rsidR="00157E4D" w:rsidRPr="00083067">
        <w:rPr>
          <w:color w:val="FFB612" w:themeColor="accent5"/>
        </w:rPr>
        <w:t>XXXX</w:t>
      </w:r>
      <w:permEnd w:id="1265775967"/>
      <w:r>
        <w:tab/>
      </w:r>
    </w:p>
    <w:p w14:paraId="65755341" w14:textId="6C1A30D2" w:rsidR="00FF659E" w:rsidRPr="00FF659E" w:rsidRDefault="00FF659E" w:rsidP="00FF659E">
      <w:pPr>
        <w:tabs>
          <w:tab w:val="left" w:pos="2268"/>
        </w:tabs>
        <w:spacing w:after="0"/>
      </w:pPr>
      <w:r w:rsidRPr="00FF659E">
        <w:tab/>
      </w:r>
    </w:p>
    <w:p w14:paraId="6107CA37" w14:textId="761014CA" w:rsidR="00FF659E" w:rsidRPr="00FF659E" w:rsidRDefault="00FF659E" w:rsidP="00EA76AF">
      <w:pPr>
        <w:pStyle w:val="Orangeteksg"/>
      </w:pPr>
      <w:r w:rsidRPr="00FF659E">
        <w:t>Telefon</w:t>
      </w:r>
      <w:r w:rsidR="00083067">
        <w:t xml:space="preserve">: </w:t>
      </w:r>
      <w:permStart w:id="1139550338" w:edGrp="everyone"/>
      <w:r w:rsidR="00157E4D" w:rsidRPr="00083067">
        <w:rPr>
          <w:color w:val="FFB612" w:themeColor="accent5"/>
        </w:rPr>
        <w:t>XXXX</w:t>
      </w:r>
      <w:permEnd w:id="1139550338"/>
      <w:r w:rsidRPr="00FF659E">
        <w:tab/>
      </w:r>
    </w:p>
    <w:p w14:paraId="74C00149" w14:textId="77777777" w:rsidR="00157E4D" w:rsidRDefault="00157E4D" w:rsidP="00FF659E">
      <w:pPr>
        <w:tabs>
          <w:tab w:val="left" w:pos="2268"/>
        </w:tabs>
        <w:spacing w:after="0"/>
      </w:pPr>
    </w:p>
    <w:p w14:paraId="02E58583" w14:textId="118CEECC" w:rsidR="00FF659E" w:rsidRPr="00FF659E" w:rsidRDefault="00FF659E" w:rsidP="00EA76AF">
      <w:pPr>
        <w:pStyle w:val="Orangeteksg"/>
      </w:pPr>
      <w:r w:rsidRPr="00FF659E">
        <w:t>Mail:</w:t>
      </w:r>
      <w:r w:rsidR="00157E4D">
        <w:t xml:space="preserve"> </w:t>
      </w:r>
      <w:permStart w:id="883516980" w:edGrp="everyone"/>
      <w:r w:rsidR="00157E4D" w:rsidRPr="00083067">
        <w:rPr>
          <w:color w:val="FFB612" w:themeColor="accent5"/>
        </w:rPr>
        <w:t>XXXX</w:t>
      </w:r>
      <w:permEnd w:id="883516980"/>
      <w:r w:rsidRPr="00FF659E">
        <w:tab/>
      </w:r>
    </w:p>
    <w:p w14:paraId="3A3FAAC9" w14:textId="77777777" w:rsidR="00FF659E" w:rsidRPr="00FF659E" w:rsidRDefault="00FF659E" w:rsidP="00FF659E">
      <w:pPr>
        <w:spacing w:after="0"/>
      </w:pPr>
    </w:p>
    <w:p w14:paraId="0E8FA354" w14:textId="37D5F792" w:rsidR="00FF659E" w:rsidRDefault="00FF659E" w:rsidP="00FF659E">
      <w:pPr>
        <w:tabs>
          <w:tab w:val="left" w:pos="2268"/>
        </w:tabs>
        <w:spacing w:before="240" w:after="0"/>
        <w:rPr>
          <w:b/>
          <w:bCs/>
        </w:rPr>
      </w:pPr>
      <w:r w:rsidRPr="00FF659E">
        <w:rPr>
          <w:b/>
          <w:bCs/>
        </w:rPr>
        <w:t>Evt. sekundær kontakt</w:t>
      </w:r>
      <w:r w:rsidR="0032465D">
        <w:rPr>
          <w:b/>
          <w:bCs/>
        </w:rPr>
        <w:t>/Rådgiver</w:t>
      </w:r>
      <w:r w:rsidRPr="00FF659E">
        <w:rPr>
          <w:b/>
          <w:bCs/>
        </w:rPr>
        <w:t>:</w:t>
      </w:r>
    </w:p>
    <w:p w14:paraId="3787C3B4" w14:textId="4F0F5512" w:rsidR="00FF659E" w:rsidRPr="00FF659E" w:rsidRDefault="00FF659E" w:rsidP="00EA76AF">
      <w:pPr>
        <w:pStyle w:val="Orangeteksg"/>
      </w:pPr>
      <w:r w:rsidRPr="00FF659E">
        <w:t>Navn</w:t>
      </w:r>
      <w:r w:rsidR="00083067">
        <w:t xml:space="preserve">: </w:t>
      </w:r>
      <w:permStart w:id="1424754126" w:edGrp="everyone"/>
      <w:r w:rsidR="00157E4D" w:rsidRPr="00083067">
        <w:rPr>
          <w:color w:val="FFB612" w:themeColor="accent5"/>
        </w:rPr>
        <w:t>XXXX</w:t>
      </w:r>
      <w:permEnd w:id="1424754126"/>
      <w:r w:rsidRPr="00FF659E">
        <w:tab/>
      </w:r>
      <w:r w:rsidRPr="00FF659E">
        <w:tab/>
      </w:r>
    </w:p>
    <w:p w14:paraId="6E6BA355" w14:textId="77777777" w:rsidR="00FF659E" w:rsidRPr="00FF659E" w:rsidRDefault="00FF659E" w:rsidP="00FF659E">
      <w:pPr>
        <w:tabs>
          <w:tab w:val="left" w:pos="2268"/>
        </w:tabs>
        <w:spacing w:after="0"/>
      </w:pPr>
      <w:r w:rsidRPr="00FF659E">
        <w:tab/>
      </w:r>
    </w:p>
    <w:p w14:paraId="3265F701" w14:textId="28DD492C" w:rsidR="00FF659E" w:rsidRPr="00FF659E" w:rsidRDefault="00FF659E" w:rsidP="00EA76AF">
      <w:pPr>
        <w:pStyle w:val="Orangeteksg"/>
      </w:pPr>
      <w:r w:rsidRPr="00FF659E">
        <w:t>Telefon</w:t>
      </w:r>
      <w:r w:rsidR="00083067">
        <w:t xml:space="preserve">: </w:t>
      </w:r>
      <w:permStart w:id="869219346" w:edGrp="everyone"/>
      <w:r w:rsidR="00157E4D" w:rsidRPr="00083067">
        <w:rPr>
          <w:color w:val="FFB612" w:themeColor="accent5"/>
        </w:rPr>
        <w:t>XXXX</w:t>
      </w:r>
      <w:permEnd w:id="869219346"/>
      <w:r w:rsidRPr="00FF659E">
        <w:tab/>
      </w:r>
    </w:p>
    <w:p w14:paraId="38B58672" w14:textId="77777777" w:rsidR="00157E4D" w:rsidRDefault="00157E4D" w:rsidP="00FF659E">
      <w:pPr>
        <w:tabs>
          <w:tab w:val="left" w:pos="2268"/>
        </w:tabs>
        <w:spacing w:after="0"/>
      </w:pPr>
    </w:p>
    <w:p w14:paraId="0CC1B669" w14:textId="055CDEEA" w:rsidR="00FF659E" w:rsidRPr="00FF659E" w:rsidRDefault="00FF659E" w:rsidP="00EA76AF">
      <w:pPr>
        <w:pStyle w:val="Orangeteksg"/>
      </w:pPr>
      <w:r w:rsidRPr="00FF659E">
        <w:t>Mail:</w:t>
      </w:r>
      <w:r w:rsidR="00157E4D" w:rsidRPr="00083067">
        <w:rPr>
          <w:color w:val="FFB612" w:themeColor="accent5"/>
        </w:rPr>
        <w:t xml:space="preserve"> </w:t>
      </w:r>
      <w:permStart w:id="740709782" w:edGrp="everyone"/>
      <w:r w:rsidR="00157E4D" w:rsidRPr="00083067">
        <w:rPr>
          <w:color w:val="FFB612" w:themeColor="accent5"/>
        </w:rPr>
        <w:t>XXXX</w:t>
      </w:r>
      <w:permEnd w:id="740709782"/>
      <w:r w:rsidRPr="00FF659E">
        <w:tab/>
      </w:r>
    </w:p>
    <w:p w14:paraId="7E7F93D6" w14:textId="77777777" w:rsidR="00FF659E" w:rsidRPr="00FF659E" w:rsidRDefault="00FF659E" w:rsidP="00FF659E">
      <w:pPr>
        <w:spacing w:after="0"/>
      </w:pPr>
    </w:p>
    <w:p w14:paraId="7F5773B2" w14:textId="77777777" w:rsidR="00FF659E" w:rsidRPr="00FF659E" w:rsidRDefault="00FF659E" w:rsidP="00FF659E">
      <w:pPr>
        <w:spacing w:after="0"/>
        <w:rPr>
          <w:b/>
          <w:bCs/>
          <w:u w:val="single"/>
        </w:rPr>
      </w:pPr>
      <w:r w:rsidRPr="00FF659E">
        <w:rPr>
          <w:b/>
          <w:bCs/>
          <w:u w:val="single"/>
        </w:rPr>
        <w:t>Fakturaoplysninger</w:t>
      </w:r>
    </w:p>
    <w:p w14:paraId="58FE76B6" w14:textId="77777777" w:rsidR="00FF659E" w:rsidRPr="00FF659E" w:rsidRDefault="00FF659E" w:rsidP="00FF659E">
      <w:pPr>
        <w:spacing w:after="0"/>
      </w:pPr>
    </w:p>
    <w:p w14:paraId="351D187B" w14:textId="77777777" w:rsidR="00FF659E" w:rsidRPr="00FF659E" w:rsidRDefault="00FF659E" w:rsidP="00FF659E">
      <w:pPr>
        <w:tabs>
          <w:tab w:val="left" w:pos="2268"/>
        </w:tabs>
        <w:spacing w:after="0"/>
      </w:pPr>
      <w:r w:rsidRPr="00FF659E">
        <w:t>Faktura stiles til:</w:t>
      </w:r>
    </w:p>
    <w:p w14:paraId="384103E5" w14:textId="7EBBFDAC" w:rsidR="00FF659E" w:rsidRPr="00FF659E" w:rsidRDefault="00FF659E" w:rsidP="00FF659E">
      <w:pPr>
        <w:tabs>
          <w:tab w:val="left" w:pos="2268"/>
        </w:tabs>
        <w:spacing w:after="0"/>
      </w:pPr>
      <w:r w:rsidRPr="00FF659E">
        <w:tab/>
      </w:r>
    </w:p>
    <w:p w14:paraId="313F4088" w14:textId="662331C6" w:rsidR="00FF659E" w:rsidRPr="00FF659E" w:rsidRDefault="00157E4D" w:rsidP="00EA76AF">
      <w:pPr>
        <w:pStyle w:val="Orangeteksg"/>
      </w:pPr>
      <w:permStart w:id="1098278987" w:edGrp="everyone"/>
      <w:r w:rsidRPr="00083067">
        <w:t>XXXX</w:t>
      </w:r>
      <w:permEnd w:id="1098278987"/>
      <w:r w:rsidR="00FF659E" w:rsidRPr="00FF659E">
        <w:tab/>
      </w:r>
    </w:p>
    <w:p w14:paraId="629B812A" w14:textId="45A81FD8" w:rsidR="00FF659E" w:rsidRPr="00FF659E" w:rsidRDefault="00FF659E" w:rsidP="00FF659E">
      <w:pPr>
        <w:tabs>
          <w:tab w:val="left" w:pos="2268"/>
        </w:tabs>
        <w:spacing w:after="0"/>
      </w:pPr>
      <w:r w:rsidRPr="00FF659E">
        <w:tab/>
      </w:r>
    </w:p>
    <w:p w14:paraId="02B70759" w14:textId="5DDA70E4" w:rsidR="00FF659E" w:rsidRPr="00FF659E" w:rsidRDefault="00FF659E" w:rsidP="00807AF5">
      <w:pPr>
        <w:tabs>
          <w:tab w:val="left" w:pos="2268"/>
        </w:tabs>
        <w:spacing w:after="0"/>
      </w:pPr>
      <w:r w:rsidRPr="00FF659E">
        <w:tab/>
      </w:r>
    </w:p>
    <w:p w14:paraId="42A181B4" w14:textId="2029C95A" w:rsidR="00FF659E" w:rsidRPr="00FF659E" w:rsidRDefault="00FF659E" w:rsidP="00FF659E">
      <w:pPr>
        <w:tabs>
          <w:tab w:val="left" w:pos="2268"/>
        </w:tabs>
        <w:spacing w:after="0"/>
      </w:pPr>
      <w:r w:rsidRPr="00FF659E">
        <w:tab/>
      </w:r>
    </w:p>
    <w:p w14:paraId="48F99BDA" w14:textId="77777777" w:rsidR="00FF659E" w:rsidRPr="00FF659E" w:rsidRDefault="00FF659E" w:rsidP="00FF659E">
      <w:pPr>
        <w:tabs>
          <w:tab w:val="left" w:pos="2268"/>
        </w:tabs>
        <w:spacing w:after="0"/>
      </w:pPr>
    </w:p>
    <w:p w14:paraId="62B104B4" w14:textId="39D2919D" w:rsidR="0032465D" w:rsidRDefault="00FF659E" w:rsidP="00EA76AF">
      <w:pPr>
        <w:pStyle w:val="Orangeteksg"/>
      </w:pPr>
      <w:r w:rsidRPr="00FF659E">
        <w:t xml:space="preserve">Og sendes digitalt til EAN nr.: </w:t>
      </w:r>
      <w:permStart w:id="891887098" w:edGrp="everyone"/>
      <w:r w:rsidR="00157E4D" w:rsidRPr="00083067">
        <w:rPr>
          <w:color w:val="FFB612" w:themeColor="accent5"/>
        </w:rPr>
        <w:t>XXXX</w:t>
      </w:r>
      <w:permEnd w:id="891887098"/>
      <w:r w:rsidR="001F2019">
        <w:tab/>
      </w:r>
      <w:r w:rsidR="001F2019">
        <w:tab/>
      </w:r>
    </w:p>
    <w:p w14:paraId="2ADCD349" w14:textId="18924A54" w:rsidR="00FF659E" w:rsidRPr="00FF659E" w:rsidRDefault="00FF659E" w:rsidP="00EA76AF">
      <w:pPr>
        <w:pStyle w:val="Orangeteksg"/>
      </w:pPr>
      <w:r w:rsidRPr="00FF659E">
        <w:t>med følgende oplysninger på EAN-faktura:</w:t>
      </w:r>
      <w:r w:rsidR="00157E4D" w:rsidRPr="00083067">
        <w:rPr>
          <w:color w:val="FFB612" w:themeColor="accent5"/>
        </w:rPr>
        <w:t xml:space="preserve"> </w:t>
      </w:r>
      <w:permStart w:id="577844911" w:edGrp="everyone"/>
      <w:r w:rsidR="00157E4D" w:rsidRPr="00083067">
        <w:rPr>
          <w:color w:val="FFB612" w:themeColor="accent5"/>
        </w:rPr>
        <w:t>XXXX</w:t>
      </w:r>
      <w:permEnd w:id="577844911"/>
    </w:p>
    <w:p w14:paraId="74A2703B" w14:textId="10CD0213" w:rsidR="00FF659E" w:rsidRPr="00FF659E" w:rsidRDefault="00157E4D" w:rsidP="00EA76AF">
      <w:pPr>
        <w:pStyle w:val="Orangeteksg"/>
      </w:pPr>
      <w:r>
        <w:tab/>
      </w:r>
      <w:r w:rsidR="00083067">
        <w:t xml:space="preserve">                                           </w:t>
      </w:r>
      <w:r w:rsidR="00FF659E" w:rsidRPr="00FF659E">
        <w:t>Att.:</w:t>
      </w:r>
      <w:r w:rsidR="00FF659E" w:rsidRPr="00153ABF">
        <w:t xml:space="preserve"> </w:t>
      </w:r>
      <w:permStart w:id="641956332" w:edGrp="everyone"/>
      <w:r w:rsidRPr="00083067">
        <w:rPr>
          <w:color w:val="FFB612" w:themeColor="accent5"/>
        </w:rPr>
        <w:t>XXXX</w:t>
      </w:r>
      <w:permEnd w:id="641956332"/>
    </w:p>
    <w:p w14:paraId="527DAE18" w14:textId="4F7159D7" w:rsidR="00157E4D" w:rsidRPr="00153ABF" w:rsidRDefault="00157E4D" w:rsidP="00EA76AF">
      <w:pPr>
        <w:pStyle w:val="Orangeteksg"/>
      </w:pPr>
      <w:r>
        <w:tab/>
      </w:r>
      <w:r w:rsidR="00083067">
        <w:t xml:space="preserve">                                           </w:t>
      </w:r>
      <w:r w:rsidR="00FF659E" w:rsidRPr="00FF659E">
        <w:t xml:space="preserve">Reference: </w:t>
      </w:r>
      <w:permStart w:id="2106333995" w:edGrp="everyone"/>
      <w:r w:rsidRPr="00083067">
        <w:rPr>
          <w:color w:val="FFB612" w:themeColor="accent5"/>
        </w:rPr>
        <w:t>XXXX</w:t>
      </w:r>
      <w:permEnd w:id="2106333995"/>
    </w:p>
    <w:p w14:paraId="50756A3E" w14:textId="2339E786" w:rsidR="001877BB" w:rsidRPr="001877BB" w:rsidRDefault="00157E4D" w:rsidP="00EA76AF">
      <w:pPr>
        <w:pStyle w:val="Orangeteksg"/>
        <w:rPr>
          <w:szCs w:val="20"/>
        </w:rPr>
      </w:pPr>
      <w:r>
        <w:tab/>
      </w:r>
      <w:r w:rsidR="00083067">
        <w:t xml:space="preserve">                                           </w:t>
      </w:r>
      <w:r w:rsidR="00FF659E" w:rsidRPr="00FF659E">
        <w:t xml:space="preserve">Rekvisition: </w:t>
      </w:r>
      <w:permStart w:id="536948722" w:edGrp="everyone"/>
      <w:r w:rsidRPr="00083067">
        <w:rPr>
          <w:color w:val="FFB612" w:themeColor="accent5"/>
        </w:rPr>
        <w:t>XXXX</w:t>
      </w:r>
      <w:bookmarkEnd w:id="7"/>
      <w:bookmarkEnd w:id="10"/>
      <w:permEnd w:id="536948722"/>
    </w:p>
    <w:sectPr w:rsidR="001877BB" w:rsidRPr="001877BB" w:rsidSect="00C316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68" w:right="1588" w:bottom="680" w:left="1588" w:header="709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F22FC" w14:textId="77777777" w:rsidR="001D3B06" w:rsidRDefault="001D3B06" w:rsidP="00EA201B">
      <w:r>
        <w:separator/>
      </w:r>
    </w:p>
  </w:endnote>
  <w:endnote w:type="continuationSeparator" w:id="0">
    <w:p w14:paraId="51AC0B81" w14:textId="77777777" w:rsidR="001D3B06" w:rsidRDefault="001D3B06" w:rsidP="00EA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7B01" w14:textId="77777777" w:rsidR="0029561B" w:rsidRDefault="0029561B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-Gitter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84"/>
      <w:gridCol w:w="4346"/>
    </w:tblGrid>
    <w:tr w:rsidR="00B57B59" w:rsidRPr="00B57B59" w14:paraId="274E87D1" w14:textId="77777777" w:rsidTr="00B57B59">
      <w:trPr>
        <w:jc w:val="right"/>
      </w:trPr>
      <w:tc>
        <w:tcPr>
          <w:tcW w:w="4814" w:type="dxa"/>
        </w:tcPr>
        <w:p w14:paraId="3C864908" w14:textId="17685278" w:rsidR="00BB5835" w:rsidRPr="00B57B59" w:rsidRDefault="00960B31" w:rsidP="00EA201B">
          <w:pPr>
            <w:pStyle w:val="Sidefod"/>
            <w:rPr>
              <w:color w:val="B2B2B2"/>
            </w:rPr>
          </w:pPr>
          <w:r>
            <w:rPr>
              <w:color w:val="B2B2B2"/>
            </w:rPr>
            <w:t>Skabelon nr. S159_03</w:t>
          </w:r>
        </w:p>
      </w:tc>
      <w:tc>
        <w:tcPr>
          <w:tcW w:w="4814" w:type="dxa"/>
        </w:tcPr>
        <w:p w14:paraId="06AC9EA3" w14:textId="77777777" w:rsidR="00BB5835" w:rsidRPr="00B57B59" w:rsidRDefault="00742FDF" w:rsidP="00B57B59">
          <w:pPr>
            <w:pStyle w:val="Sidefod"/>
            <w:jc w:val="right"/>
            <w:rPr>
              <w:color w:val="B2B2B2"/>
            </w:rPr>
          </w:pPr>
          <w:r w:rsidRPr="00B57B59">
            <w:rPr>
              <w:color w:val="B2B2B2"/>
            </w:rPr>
            <w:t>Side</w:t>
          </w:r>
          <w:r w:rsidR="00BB5835" w:rsidRPr="00B57B59">
            <w:rPr>
              <w:color w:val="B2B2B2"/>
            </w:rPr>
            <w:t xml:space="preserve"> </w:t>
          </w:r>
          <w:r w:rsidR="00BB5835" w:rsidRPr="00B57B59">
            <w:rPr>
              <w:color w:val="B2B2B2"/>
            </w:rPr>
            <w:fldChar w:fldCharType="begin"/>
          </w:r>
          <w:r w:rsidR="00BB5835" w:rsidRPr="00B57B59">
            <w:rPr>
              <w:color w:val="B2B2B2"/>
            </w:rPr>
            <w:instrText xml:space="preserve"> PAGE  \* Arabic  \* MERGEFORMAT </w:instrText>
          </w:r>
          <w:r w:rsidR="00BB5835" w:rsidRPr="00B57B59">
            <w:rPr>
              <w:color w:val="B2B2B2"/>
            </w:rPr>
            <w:fldChar w:fldCharType="separate"/>
          </w:r>
          <w:r w:rsidR="00BB5835" w:rsidRPr="00B57B59">
            <w:rPr>
              <w:noProof/>
              <w:color w:val="B2B2B2"/>
            </w:rPr>
            <w:t>1</w:t>
          </w:r>
          <w:r w:rsidR="00BB5835" w:rsidRPr="00B57B59">
            <w:rPr>
              <w:color w:val="B2B2B2"/>
            </w:rPr>
            <w:fldChar w:fldCharType="end"/>
          </w:r>
          <w:r w:rsidR="00BB5835" w:rsidRPr="00B57B59">
            <w:rPr>
              <w:color w:val="B2B2B2"/>
            </w:rPr>
            <w:t xml:space="preserve"> </w:t>
          </w:r>
          <w:r w:rsidRPr="00B57B59">
            <w:rPr>
              <w:color w:val="B2B2B2"/>
            </w:rPr>
            <w:t>a</w:t>
          </w:r>
          <w:r w:rsidR="00BB5835" w:rsidRPr="00B57B59">
            <w:rPr>
              <w:color w:val="B2B2B2"/>
            </w:rPr>
            <w:t xml:space="preserve">f </w:t>
          </w:r>
          <w:r w:rsidR="00BB5835" w:rsidRPr="00B57B59">
            <w:rPr>
              <w:color w:val="B2B2B2"/>
            </w:rPr>
            <w:fldChar w:fldCharType="begin"/>
          </w:r>
          <w:r w:rsidR="00BB5835" w:rsidRPr="00B57B59">
            <w:rPr>
              <w:color w:val="B2B2B2"/>
            </w:rPr>
            <w:instrText xml:space="preserve"> NUMPAGES  \* Arabic  \* MERGEFORMAT </w:instrText>
          </w:r>
          <w:r w:rsidR="00BB5835" w:rsidRPr="00B57B59">
            <w:rPr>
              <w:color w:val="B2B2B2"/>
            </w:rPr>
            <w:fldChar w:fldCharType="separate"/>
          </w:r>
          <w:r w:rsidR="00BB5835" w:rsidRPr="00B57B59">
            <w:rPr>
              <w:noProof/>
              <w:color w:val="B2B2B2"/>
            </w:rPr>
            <w:t>2</w:t>
          </w:r>
          <w:r w:rsidR="00BB5835" w:rsidRPr="00B57B59">
            <w:rPr>
              <w:color w:val="B2B2B2"/>
            </w:rPr>
            <w:fldChar w:fldCharType="end"/>
          </w:r>
        </w:p>
      </w:tc>
    </w:tr>
  </w:tbl>
  <w:p w14:paraId="0ABD2409" w14:textId="77777777" w:rsidR="00C74CD8" w:rsidRDefault="00C74CD8" w:rsidP="00EA201B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065030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E78014" w14:textId="621FB5C4" w:rsidR="001877BB" w:rsidRDefault="001877BB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ECD6DE" w14:textId="42CFE69C" w:rsidR="001877BB" w:rsidRDefault="001877BB" w:rsidP="00F54F27">
    <w:pPr>
      <w:pStyle w:val="Sidefod"/>
      <w:ind w:right="-342"/>
      <w:rPr>
        <w:sz w:val="16"/>
      </w:rPr>
    </w:pPr>
    <w:r w:rsidRPr="00C577AB">
      <w:rPr>
        <w:sz w:val="16"/>
      </w:rPr>
      <w:t xml:space="preserve">Skabelon nr. </w:t>
    </w:r>
    <w:r w:rsidR="00F92547">
      <w:rPr>
        <w:sz w:val="16"/>
      </w:rPr>
      <w:t>S159_0</w:t>
    </w:r>
    <w:r w:rsidR="0029561B">
      <w:rPr>
        <w:sz w:val="16"/>
      </w:rPr>
      <w:t>3</w:t>
    </w:r>
  </w:p>
  <w:p w14:paraId="55782A18" w14:textId="77777777" w:rsidR="001877BB" w:rsidRDefault="001877BB" w:rsidP="00F54F27">
    <w:pPr>
      <w:pStyle w:val="Sidefod"/>
      <w:ind w:right="-342"/>
      <w:rPr>
        <w:sz w:val="16"/>
      </w:rPr>
    </w:pPr>
  </w:p>
  <w:p w14:paraId="35598D60" w14:textId="11345A74" w:rsidR="001877BB" w:rsidRPr="00A81F8A" w:rsidRDefault="001877BB" w:rsidP="001877BB">
    <w:pPr>
      <w:pStyle w:val="Sidefod"/>
      <w:ind w:right="-342"/>
      <w:rPr>
        <w:color w:val="B2B2B2"/>
        <w:sz w:val="16"/>
        <w:szCs w:val="18"/>
      </w:rPr>
    </w:pPr>
    <w:r w:rsidRPr="00A81F8A">
      <w:rPr>
        <w:color w:val="B2B2B2"/>
        <w:sz w:val="16"/>
        <w:szCs w:val="18"/>
      </w:rPr>
      <w:t xml:space="preserve">Lokaltog A/S </w:t>
    </w:r>
    <w:r w:rsidRPr="00A81F8A">
      <w:rPr>
        <w:rFonts w:ascii="Cambria" w:hAnsi="Cambria"/>
        <w:color w:val="B2B2B2"/>
        <w:sz w:val="16"/>
        <w:szCs w:val="18"/>
      </w:rPr>
      <w:t>•</w:t>
    </w:r>
    <w:r w:rsidRPr="00A81F8A">
      <w:rPr>
        <w:color w:val="B2B2B2"/>
        <w:sz w:val="16"/>
        <w:szCs w:val="18"/>
      </w:rPr>
      <w:t xml:space="preserve"> </w:t>
    </w:r>
    <w:r w:rsidR="00E87FE1">
      <w:rPr>
        <w:color w:val="B2B2B2"/>
        <w:sz w:val="16"/>
        <w:szCs w:val="18"/>
      </w:rPr>
      <w:t>Thistedgade 10</w:t>
    </w:r>
    <w:r w:rsidRPr="00A81F8A">
      <w:rPr>
        <w:color w:val="B2B2B2"/>
        <w:sz w:val="16"/>
        <w:szCs w:val="18"/>
      </w:rPr>
      <w:t xml:space="preserve"> </w:t>
    </w:r>
    <w:r w:rsidRPr="00A81F8A">
      <w:rPr>
        <w:rFonts w:ascii="Cambria" w:hAnsi="Cambria"/>
        <w:color w:val="B2B2B2"/>
        <w:sz w:val="16"/>
        <w:szCs w:val="18"/>
      </w:rPr>
      <w:t>•</w:t>
    </w:r>
    <w:r w:rsidRPr="00A81F8A">
      <w:rPr>
        <w:color w:val="B2B2B2"/>
        <w:sz w:val="16"/>
        <w:szCs w:val="18"/>
      </w:rPr>
      <w:t xml:space="preserve"> </w:t>
    </w:r>
    <w:r w:rsidR="00E87FE1">
      <w:rPr>
        <w:color w:val="B2B2B2"/>
        <w:sz w:val="16"/>
        <w:szCs w:val="18"/>
      </w:rPr>
      <w:t>2630</w:t>
    </w:r>
    <w:r w:rsidRPr="00A81F8A">
      <w:rPr>
        <w:color w:val="B2B2B2"/>
        <w:sz w:val="16"/>
        <w:szCs w:val="18"/>
      </w:rPr>
      <w:t xml:space="preserve"> </w:t>
    </w:r>
    <w:r w:rsidR="00E87FE1">
      <w:rPr>
        <w:color w:val="B2B2B2"/>
        <w:sz w:val="16"/>
        <w:szCs w:val="18"/>
      </w:rPr>
      <w:t>Taastrup</w:t>
    </w:r>
    <w:r w:rsidRPr="00A81F8A">
      <w:rPr>
        <w:color w:val="B2B2B2"/>
        <w:sz w:val="16"/>
        <w:szCs w:val="18"/>
      </w:rPr>
      <w:t xml:space="preserve"> </w:t>
    </w:r>
    <w:r w:rsidRPr="00A81F8A">
      <w:rPr>
        <w:rFonts w:ascii="Cambria" w:hAnsi="Cambria"/>
        <w:color w:val="B2B2B2"/>
        <w:sz w:val="16"/>
        <w:szCs w:val="18"/>
      </w:rPr>
      <w:t>•</w:t>
    </w:r>
    <w:r w:rsidRPr="00A81F8A">
      <w:rPr>
        <w:color w:val="B2B2B2"/>
        <w:sz w:val="16"/>
        <w:szCs w:val="18"/>
      </w:rPr>
      <w:t xml:space="preserve"> CVR-nr. 26 15 90 40 </w:t>
    </w:r>
    <w:r w:rsidRPr="00A81F8A">
      <w:rPr>
        <w:rFonts w:ascii="Cambria" w:hAnsi="Cambria"/>
        <w:color w:val="B2B2B2"/>
        <w:sz w:val="16"/>
        <w:szCs w:val="18"/>
      </w:rPr>
      <w:t xml:space="preserve">• </w:t>
    </w:r>
    <w:r w:rsidRPr="00A81F8A">
      <w:rPr>
        <w:color w:val="B2B2B2"/>
        <w:sz w:val="16"/>
        <w:szCs w:val="18"/>
      </w:rPr>
      <w:t xml:space="preserve">Telefon 70 20 00 54 </w:t>
    </w:r>
    <w:r w:rsidRPr="00A81F8A">
      <w:rPr>
        <w:rFonts w:ascii="Cambria" w:hAnsi="Cambria"/>
        <w:color w:val="B2B2B2"/>
        <w:sz w:val="16"/>
        <w:szCs w:val="18"/>
      </w:rPr>
      <w:t xml:space="preserve">• </w:t>
    </w:r>
    <w:r w:rsidRPr="00A81F8A">
      <w:rPr>
        <w:color w:val="B2B2B2"/>
        <w:sz w:val="16"/>
        <w:szCs w:val="18"/>
      </w:rPr>
      <w:t>Lokaltog.dk</w:t>
    </w:r>
  </w:p>
  <w:p w14:paraId="310770A7" w14:textId="77777777" w:rsidR="001877BB" w:rsidRPr="00A81F8A" w:rsidRDefault="001877BB" w:rsidP="00F54F27">
    <w:pPr>
      <w:pStyle w:val="Sidefod"/>
      <w:ind w:right="-342"/>
      <w:rPr>
        <w:color w:val="B2B2B2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661B3" w14:textId="77777777" w:rsidR="001D3B06" w:rsidRDefault="001D3B06" w:rsidP="00EA201B">
      <w:r>
        <w:separator/>
      </w:r>
    </w:p>
  </w:footnote>
  <w:footnote w:type="continuationSeparator" w:id="0">
    <w:p w14:paraId="38BECBE0" w14:textId="77777777" w:rsidR="001D3B06" w:rsidRDefault="001D3B06" w:rsidP="00EA2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D94" w14:textId="77777777" w:rsidR="0029561B" w:rsidRDefault="0029561B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203B5" w14:textId="77777777" w:rsidR="00C74CD8" w:rsidRDefault="00C74CD8" w:rsidP="00EA201B">
    <w:pPr>
      <w:pStyle w:val="Sidehoved"/>
    </w:pPr>
    <w:r>
      <w:rPr>
        <w:noProof/>
      </w:rPr>
      <w:drawing>
        <wp:anchor distT="0" distB="0" distL="114300" distR="114300" simplePos="0" relativeHeight="251662336" behindDoc="1" locked="1" layoutInCell="1" allowOverlap="0" wp14:anchorId="0CEC5302" wp14:editId="61392B2C">
          <wp:simplePos x="0" y="0"/>
          <wp:positionH relativeFrom="page">
            <wp:posOffset>5904865</wp:posOffset>
          </wp:positionH>
          <wp:positionV relativeFrom="page">
            <wp:posOffset>540385</wp:posOffset>
          </wp:positionV>
          <wp:extent cx="1080000" cy="475200"/>
          <wp:effectExtent l="0" t="0" r="6350" b="1270"/>
          <wp:wrapNone/>
          <wp:docPr id="6" name="Graphic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47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D819" w14:textId="77777777" w:rsidR="00C74CD8" w:rsidRDefault="00215768" w:rsidP="00EA201B">
    <w:pPr>
      <w:pStyle w:val="Sidehoved"/>
    </w:pPr>
    <w:r>
      <w:rPr>
        <w:noProof/>
      </w:rPr>
      <w:drawing>
        <wp:anchor distT="0" distB="0" distL="114300" distR="114300" simplePos="0" relativeHeight="251663360" behindDoc="1" locked="1" layoutInCell="1" allowOverlap="0" wp14:anchorId="693A20B5" wp14:editId="013A1AF5">
          <wp:simplePos x="0" y="0"/>
          <wp:positionH relativeFrom="page">
            <wp:posOffset>890270</wp:posOffset>
          </wp:positionH>
          <wp:positionV relativeFrom="page">
            <wp:posOffset>1341755</wp:posOffset>
          </wp:positionV>
          <wp:extent cx="168910" cy="168910"/>
          <wp:effectExtent l="0" t="0" r="2540" b="2540"/>
          <wp:wrapNone/>
          <wp:docPr id="7" name="Graphic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phic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910" cy="168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4CD8">
      <w:rPr>
        <w:noProof/>
      </w:rPr>
      <w:drawing>
        <wp:anchor distT="0" distB="0" distL="114300" distR="114300" simplePos="0" relativeHeight="251659264" behindDoc="1" locked="1" layoutInCell="1" allowOverlap="0" wp14:anchorId="51943A5D" wp14:editId="3E8FD2C8">
          <wp:simplePos x="0" y="0"/>
          <wp:positionH relativeFrom="page">
            <wp:posOffset>5904865</wp:posOffset>
          </wp:positionH>
          <wp:positionV relativeFrom="page">
            <wp:posOffset>540385</wp:posOffset>
          </wp:positionV>
          <wp:extent cx="1080000" cy="475200"/>
          <wp:effectExtent l="0" t="0" r="6350" b="1270"/>
          <wp:wrapNone/>
          <wp:docPr id="8" name="Graphic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47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C5E"/>
    <w:multiLevelType w:val="hybridMultilevel"/>
    <w:tmpl w:val="F090805E"/>
    <w:lvl w:ilvl="0" w:tplc="2AA8DAC0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C0F84"/>
    <w:multiLevelType w:val="multilevel"/>
    <w:tmpl w:val="B41C2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7035AD7"/>
    <w:multiLevelType w:val="multilevel"/>
    <w:tmpl w:val="5BCC3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E897C4C"/>
    <w:multiLevelType w:val="multilevel"/>
    <w:tmpl w:val="1494C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170" w:hanging="17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799259B"/>
    <w:multiLevelType w:val="multilevel"/>
    <w:tmpl w:val="B41C2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AB61B8E"/>
    <w:multiLevelType w:val="multilevel"/>
    <w:tmpl w:val="040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072BFE"/>
    <w:multiLevelType w:val="hybridMultilevel"/>
    <w:tmpl w:val="2C1EE7B4"/>
    <w:lvl w:ilvl="0" w:tplc="1688C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15CF83A">
      <w:start w:val="1"/>
      <w:numFmt w:val="lowerLetter"/>
      <w:lvlText w:val="%2."/>
      <w:lvlJc w:val="left"/>
      <w:pPr>
        <w:ind w:left="2160" w:hanging="360"/>
      </w:pPr>
      <w:rPr>
        <w:b w:val="0"/>
        <w:bCs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DE51B80"/>
    <w:multiLevelType w:val="multilevel"/>
    <w:tmpl w:val="34EA8530"/>
    <w:lvl w:ilvl="0">
      <w:start w:val="1"/>
      <w:numFmt w:val="decimal"/>
      <w:pStyle w:val="Listeafsnit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18"/>
      </w:rPr>
    </w:lvl>
    <w:lvl w:ilvl="1">
      <w:start w:val="1"/>
      <w:numFmt w:val="none"/>
      <w:lvlText w:val="%2"/>
      <w:lvlJc w:val="left"/>
      <w:pPr>
        <w:ind w:left="357" w:firstLine="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F7551CF"/>
    <w:multiLevelType w:val="multilevel"/>
    <w:tmpl w:val="6D9C98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397" w:hanging="37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081589">
    <w:abstractNumId w:val="6"/>
  </w:num>
  <w:num w:numId="2" w16cid:durableId="2011253549">
    <w:abstractNumId w:val="5"/>
  </w:num>
  <w:num w:numId="3" w16cid:durableId="558635708">
    <w:abstractNumId w:val="2"/>
  </w:num>
  <w:num w:numId="4" w16cid:durableId="621881751">
    <w:abstractNumId w:val="7"/>
  </w:num>
  <w:num w:numId="5" w16cid:durableId="1098140154">
    <w:abstractNumId w:val="4"/>
  </w:num>
  <w:num w:numId="6" w16cid:durableId="1089545799">
    <w:abstractNumId w:val="1"/>
  </w:num>
  <w:num w:numId="7" w16cid:durableId="1399282553">
    <w:abstractNumId w:val="8"/>
  </w:num>
  <w:num w:numId="8" w16cid:durableId="34699167">
    <w:abstractNumId w:val="3"/>
  </w:num>
  <w:num w:numId="9" w16cid:durableId="485365328">
    <w:abstractNumId w:val="7"/>
  </w:num>
  <w:num w:numId="10" w16cid:durableId="1614046590">
    <w:abstractNumId w:val="7"/>
    <w:lvlOverride w:ilvl="0">
      <w:lvl w:ilvl="0">
        <w:start w:val="1"/>
        <w:numFmt w:val="decimal"/>
        <w:pStyle w:val="Listeafsni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%2"/>
        <w:lvlJc w:val="left"/>
        <w:pPr>
          <w:ind w:left="340" w:firstLine="0"/>
        </w:pPr>
        <w:rPr>
          <w:rFonts w:hint="default"/>
        </w:rPr>
      </w:lvl>
    </w:lvlOverride>
    <w:lvlOverride w:ilvl="2">
      <w:lvl w:ilvl="2">
        <w:start w:val="1"/>
        <w:numFmt w:val="none"/>
        <w:lvlText w:val="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default"/>
        </w:rPr>
      </w:lvl>
    </w:lvlOverride>
  </w:num>
  <w:num w:numId="11" w16cid:durableId="1078820395">
    <w:abstractNumId w:val="0"/>
  </w:num>
  <w:num w:numId="12" w16cid:durableId="1792417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ocumentProtection w:edit="readOnly" w:formatting="1" w:enforcement="1" w:cryptProviderType="rsaAES" w:cryptAlgorithmClass="hash" w:cryptAlgorithmType="typeAny" w:cryptAlgorithmSid="14" w:cryptSpinCount="100000" w:hash="CpLiL4ZyQDlNkybSdxaPKXIKQ/zEZc/u2qnaGkH0JDLiDO3n8VejKqPMsHf1PywDPC4hafKWxDuZJrjhSlvTBw==" w:salt="vZgyp2wZ2q3JzB/nCHOw5Q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E78"/>
    <w:rsid w:val="00012A11"/>
    <w:rsid w:val="00027ED6"/>
    <w:rsid w:val="00030747"/>
    <w:rsid w:val="00083067"/>
    <w:rsid w:val="00092702"/>
    <w:rsid w:val="000A5F55"/>
    <w:rsid w:val="000B33A3"/>
    <w:rsid w:val="000C1983"/>
    <w:rsid w:val="000C7652"/>
    <w:rsid w:val="000F498F"/>
    <w:rsid w:val="0014378D"/>
    <w:rsid w:val="00153ABF"/>
    <w:rsid w:val="00157E4D"/>
    <w:rsid w:val="00161337"/>
    <w:rsid w:val="00165DC2"/>
    <w:rsid w:val="001877BB"/>
    <w:rsid w:val="00187D81"/>
    <w:rsid w:val="001934F8"/>
    <w:rsid w:val="001D3B06"/>
    <w:rsid w:val="001F2019"/>
    <w:rsid w:val="002046C5"/>
    <w:rsid w:val="00215768"/>
    <w:rsid w:val="002322B4"/>
    <w:rsid w:val="00255BB7"/>
    <w:rsid w:val="0029561B"/>
    <w:rsid w:val="002B268C"/>
    <w:rsid w:val="002C00FA"/>
    <w:rsid w:val="002E07BF"/>
    <w:rsid w:val="00301AF6"/>
    <w:rsid w:val="00316EAA"/>
    <w:rsid w:val="0032465D"/>
    <w:rsid w:val="00326209"/>
    <w:rsid w:val="00383593"/>
    <w:rsid w:val="003B7643"/>
    <w:rsid w:val="003D6B50"/>
    <w:rsid w:val="003F1FCB"/>
    <w:rsid w:val="00421DC2"/>
    <w:rsid w:val="00474387"/>
    <w:rsid w:val="004773AF"/>
    <w:rsid w:val="00483B1A"/>
    <w:rsid w:val="004A3D30"/>
    <w:rsid w:val="004C0AB1"/>
    <w:rsid w:val="004F4C3B"/>
    <w:rsid w:val="004F6327"/>
    <w:rsid w:val="00512C48"/>
    <w:rsid w:val="00523B39"/>
    <w:rsid w:val="0055427C"/>
    <w:rsid w:val="00571724"/>
    <w:rsid w:val="005A2603"/>
    <w:rsid w:val="005A3874"/>
    <w:rsid w:val="005A3979"/>
    <w:rsid w:val="005A56D1"/>
    <w:rsid w:val="005C0150"/>
    <w:rsid w:val="005E749E"/>
    <w:rsid w:val="00615B2D"/>
    <w:rsid w:val="00622AF0"/>
    <w:rsid w:val="00627616"/>
    <w:rsid w:val="006372DE"/>
    <w:rsid w:val="0067387A"/>
    <w:rsid w:val="006916CF"/>
    <w:rsid w:val="006A74B7"/>
    <w:rsid w:val="006D2150"/>
    <w:rsid w:val="006F0EFA"/>
    <w:rsid w:val="006F1F29"/>
    <w:rsid w:val="00706CF1"/>
    <w:rsid w:val="00742FDF"/>
    <w:rsid w:val="00750A65"/>
    <w:rsid w:val="00775D6E"/>
    <w:rsid w:val="007D1492"/>
    <w:rsid w:val="007F432B"/>
    <w:rsid w:val="00807AF5"/>
    <w:rsid w:val="00842974"/>
    <w:rsid w:val="008460D9"/>
    <w:rsid w:val="00850E4F"/>
    <w:rsid w:val="00885608"/>
    <w:rsid w:val="00890143"/>
    <w:rsid w:val="008E5B4C"/>
    <w:rsid w:val="008E5F8E"/>
    <w:rsid w:val="0090408E"/>
    <w:rsid w:val="00937E40"/>
    <w:rsid w:val="00941776"/>
    <w:rsid w:val="00942A15"/>
    <w:rsid w:val="0095106E"/>
    <w:rsid w:val="00960B31"/>
    <w:rsid w:val="00962AB8"/>
    <w:rsid w:val="00974440"/>
    <w:rsid w:val="009778B2"/>
    <w:rsid w:val="009825FB"/>
    <w:rsid w:val="009D18D6"/>
    <w:rsid w:val="00A22660"/>
    <w:rsid w:val="00A466CF"/>
    <w:rsid w:val="00A63DD3"/>
    <w:rsid w:val="00A7214B"/>
    <w:rsid w:val="00A81F8A"/>
    <w:rsid w:val="00A83159"/>
    <w:rsid w:val="00AD710B"/>
    <w:rsid w:val="00AE44BC"/>
    <w:rsid w:val="00B27BEE"/>
    <w:rsid w:val="00B57B59"/>
    <w:rsid w:val="00B8755E"/>
    <w:rsid w:val="00BA4677"/>
    <w:rsid w:val="00BA4CB6"/>
    <w:rsid w:val="00BA67CD"/>
    <w:rsid w:val="00BB45AB"/>
    <w:rsid w:val="00BB5835"/>
    <w:rsid w:val="00BB7BE3"/>
    <w:rsid w:val="00BC743D"/>
    <w:rsid w:val="00BD3E06"/>
    <w:rsid w:val="00BE02A2"/>
    <w:rsid w:val="00C0605F"/>
    <w:rsid w:val="00C14C1B"/>
    <w:rsid w:val="00C21875"/>
    <w:rsid w:val="00C3161B"/>
    <w:rsid w:val="00C37291"/>
    <w:rsid w:val="00C618C4"/>
    <w:rsid w:val="00C64FDE"/>
    <w:rsid w:val="00C74CD8"/>
    <w:rsid w:val="00CA053E"/>
    <w:rsid w:val="00CC7666"/>
    <w:rsid w:val="00CD1BDC"/>
    <w:rsid w:val="00CF5F1E"/>
    <w:rsid w:val="00D0611A"/>
    <w:rsid w:val="00D27EEA"/>
    <w:rsid w:val="00D42D2C"/>
    <w:rsid w:val="00D60D65"/>
    <w:rsid w:val="00D65FD6"/>
    <w:rsid w:val="00D7130C"/>
    <w:rsid w:val="00D95E78"/>
    <w:rsid w:val="00DA52F5"/>
    <w:rsid w:val="00DB65AF"/>
    <w:rsid w:val="00E00138"/>
    <w:rsid w:val="00E1435A"/>
    <w:rsid w:val="00E22BB3"/>
    <w:rsid w:val="00E22DA1"/>
    <w:rsid w:val="00E3186D"/>
    <w:rsid w:val="00E87FE1"/>
    <w:rsid w:val="00E90447"/>
    <w:rsid w:val="00EA201B"/>
    <w:rsid w:val="00EA76AF"/>
    <w:rsid w:val="00F00EE0"/>
    <w:rsid w:val="00F117B4"/>
    <w:rsid w:val="00F476A1"/>
    <w:rsid w:val="00F54F27"/>
    <w:rsid w:val="00F7656C"/>
    <w:rsid w:val="00F80FAE"/>
    <w:rsid w:val="00F92547"/>
    <w:rsid w:val="00FA69F5"/>
    <w:rsid w:val="00FB1C62"/>
    <w:rsid w:val="00FD3B62"/>
    <w:rsid w:val="00FD7D01"/>
    <w:rsid w:val="00FF3678"/>
    <w:rsid w:val="00FF659E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D481C"/>
  <w15:chartTrackingRefBased/>
  <w15:docId w15:val="{5D46DB9E-AB90-41C1-A4A7-557790625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143"/>
    <w:pPr>
      <w:spacing w:after="120" w:line="240" w:lineRule="auto"/>
    </w:pPr>
    <w:rPr>
      <w:color w:val="1D1D1B"/>
      <w:sz w:val="20"/>
      <w:szCs w:val="16"/>
      <w:lang w:val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92702"/>
    <w:pPr>
      <w:keepNext/>
      <w:keepLines/>
      <w:numPr>
        <w:numId w:val="11"/>
      </w:numPr>
      <w:spacing w:before="400"/>
      <w:ind w:left="284" w:hanging="284"/>
      <w:outlineLvl w:val="0"/>
    </w:pPr>
    <w:rPr>
      <w:rFonts w:asciiTheme="majorHAnsi" w:eastAsiaTheme="majorEastAsia" w:hAnsiTheme="majorHAnsi" w:cstheme="majorBidi"/>
      <w:b/>
      <w:bCs/>
      <w:color w:val="001839" w:themeColor="accent1" w:themeShade="BF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C74CD8"/>
    <w:pPr>
      <w:tabs>
        <w:tab w:val="center" w:pos="4819"/>
        <w:tab w:val="right" w:pos="9638"/>
      </w:tabs>
      <w:spacing w:after="0"/>
    </w:pPr>
  </w:style>
  <w:style w:type="character" w:customStyle="1" w:styleId="SidehovedTegn">
    <w:name w:val="Sidehoved Tegn"/>
    <w:basedOn w:val="Standardskrifttypeiafsnit"/>
    <w:link w:val="Sidehoved"/>
    <w:uiPriority w:val="99"/>
    <w:rsid w:val="00C74CD8"/>
  </w:style>
  <w:style w:type="paragraph" w:styleId="Sidefod">
    <w:name w:val="footer"/>
    <w:basedOn w:val="Normal"/>
    <w:link w:val="SidefodTegn"/>
    <w:uiPriority w:val="99"/>
    <w:unhideWhenUsed/>
    <w:rsid w:val="008E5F8E"/>
    <w:pPr>
      <w:tabs>
        <w:tab w:val="center" w:pos="4819"/>
        <w:tab w:val="right" w:pos="9638"/>
      </w:tabs>
      <w:spacing w:after="0"/>
    </w:pPr>
    <w:rPr>
      <w:sz w:val="14"/>
    </w:rPr>
  </w:style>
  <w:style w:type="character" w:customStyle="1" w:styleId="SidefodTegn">
    <w:name w:val="Sidefod Tegn"/>
    <w:basedOn w:val="Standardskrifttypeiafsnit"/>
    <w:link w:val="Sidefod"/>
    <w:uiPriority w:val="99"/>
    <w:rsid w:val="008E5F8E"/>
    <w:rPr>
      <w:color w:val="1D1D1B"/>
      <w:sz w:val="14"/>
      <w:szCs w:val="16"/>
      <w:lang w:val="da-DK"/>
    </w:rPr>
  </w:style>
  <w:style w:type="table" w:styleId="Tabel-Gitter">
    <w:name w:val="Table Grid"/>
    <w:basedOn w:val="Tabel-Normal"/>
    <w:uiPriority w:val="39"/>
    <w:rsid w:val="00C74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dsholdertekst">
    <w:name w:val="Placeholder Text"/>
    <w:basedOn w:val="Standardskrifttypeiafsnit"/>
    <w:uiPriority w:val="99"/>
    <w:semiHidden/>
    <w:rsid w:val="00BB5835"/>
    <w:rPr>
      <w:color w:val="808080"/>
    </w:rPr>
  </w:style>
  <w:style w:type="paragraph" w:customStyle="1" w:styleId="Refbox">
    <w:name w:val="Ref box"/>
    <w:basedOn w:val="Normal"/>
    <w:rsid w:val="00CC7666"/>
    <w:rPr>
      <w:bCs/>
      <w:sz w:val="14"/>
      <w:szCs w:val="14"/>
    </w:rPr>
  </w:style>
  <w:style w:type="paragraph" w:customStyle="1" w:styleId="Fillin01">
    <w:name w:val="Fill in 01"/>
    <w:basedOn w:val="Refbox"/>
    <w:rsid w:val="00D60D65"/>
    <w:rPr>
      <w:b/>
      <w:bCs w:val="0"/>
    </w:rPr>
  </w:style>
  <w:style w:type="character" w:customStyle="1" w:styleId="Fillinref">
    <w:name w:val="Fill in ref"/>
    <w:basedOn w:val="Standardskrifttypeiafsnit"/>
    <w:uiPriority w:val="1"/>
    <w:rsid w:val="00D60D65"/>
    <w:rPr>
      <w:rFonts w:ascii="Verdana" w:hAnsi="Verdana"/>
      <w:b w:val="0"/>
      <w:i w:val="0"/>
      <w:caps w:val="0"/>
      <w:smallCaps w:val="0"/>
      <w:strike w:val="0"/>
      <w:dstrike w:val="0"/>
      <w:vanish w:val="0"/>
      <w:sz w:val="14"/>
      <w:vertAlign w:val="baseline"/>
    </w:rPr>
  </w:style>
  <w:style w:type="paragraph" w:styleId="Listeafsnit">
    <w:name w:val="List Paragraph"/>
    <w:basedOn w:val="Normal"/>
    <w:uiPriority w:val="34"/>
    <w:qFormat/>
    <w:rsid w:val="00E1435A"/>
    <w:pPr>
      <w:numPr>
        <w:numId w:val="9"/>
      </w:numPr>
      <w:tabs>
        <w:tab w:val="left" w:pos="170"/>
      </w:tabs>
      <w:spacing w:before="240" w:after="0"/>
      <w:ind w:left="357" w:hanging="357"/>
    </w:pPr>
    <w:rPr>
      <w:b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092702"/>
    <w:rPr>
      <w:rFonts w:asciiTheme="majorHAnsi" w:eastAsiaTheme="majorEastAsia" w:hAnsiTheme="majorHAnsi" w:cstheme="majorBidi"/>
      <w:b/>
      <w:bCs/>
      <w:color w:val="001839" w:themeColor="accent1" w:themeShade="BF"/>
      <w:sz w:val="18"/>
      <w:szCs w:val="18"/>
      <w:lang w:val="da-DK"/>
    </w:rPr>
  </w:style>
  <w:style w:type="paragraph" w:customStyle="1" w:styleId="Tabelleft">
    <w:name w:val="Tabel left"/>
    <w:basedOn w:val="Normal"/>
    <w:qFormat/>
    <w:rsid w:val="00FF3678"/>
    <w:pPr>
      <w:spacing w:after="0"/>
      <w:ind w:left="14" w:hanging="14"/>
    </w:pPr>
  </w:style>
  <w:style w:type="paragraph" w:customStyle="1" w:styleId="Initialer">
    <w:name w:val="Initialer"/>
    <w:basedOn w:val="Refbox"/>
    <w:qFormat/>
    <w:rsid w:val="0067387A"/>
    <w:pPr>
      <w:spacing w:after="40"/>
      <w:ind w:left="295"/>
    </w:pPr>
    <w:rPr>
      <w:caps/>
      <w:color w:val="1D1D1B" w:themeColor="text1"/>
    </w:rPr>
  </w:style>
  <w:style w:type="character" w:styleId="Hyperlink">
    <w:name w:val="Hyperlink"/>
    <w:basedOn w:val="Standardskrifttypeiafsnit"/>
    <w:uiPriority w:val="99"/>
    <w:unhideWhenUsed/>
    <w:rsid w:val="00FF659E"/>
    <w:rPr>
      <w:color w:val="00214D" w:themeColor="hyperlink"/>
      <w:u w:val="single"/>
    </w:rPr>
  </w:style>
  <w:style w:type="paragraph" w:styleId="Korrektur">
    <w:name w:val="Revision"/>
    <w:hidden/>
    <w:uiPriority w:val="99"/>
    <w:semiHidden/>
    <w:rsid w:val="00157E4D"/>
    <w:pPr>
      <w:spacing w:after="0" w:line="240" w:lineRule="auto"/>
    </w:pPr>
    <w:rPr>
      <w:color w:val="1D1D1B"/>
      <w:sz w:val="20"/>
      <w:szCs w:val="16"/>
      <w:lang w:val="da-DK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157E4D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157E4D"/>
    <w:rPr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157E4D"/>
    <w:rPr>
      <w:color w:val="1D1D1B"/>
      <w:sz w:val="20"/>
      <w:szCs w:val="20"/>
      <w:lang w:val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157E4D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157E4D"/>
    <w:rPr>
      <w:b/>
      <w:bCs/>
      <w:color w:val="1D1D1B"/>
      <w:sz w:val="20"/>
      <w:szCs w:val="20"/>
      <w:lang w:val="da-DK"/>
    </w:rPr>
  </w:style>
  <w:style w:type="table" w:customStyle="1" w:styleId="Tabel-Gitter1">
    <w:name w:val="Tabel - Gitter1"/>
    <w:basedOn w:val="Tabel-Normal"/>
    <w:next w:val="Tabel-Gitter"/>
    <w:uiPriority w:val="39"/>
    <w:rsid w:val="00153ABF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153ABF"/>
    <w:pPr>
      <w:spacing w:after="0" w:line="280" w:lineRule="atLeast"/>
    </w:pPr>
    <w:rPr>
      <w:rFonts w:ascii="Verdana" w:eastAsia="Times New Roman" w:hAnsi="Verdana" w:cs="Times New Roman"/>
      <w:color w:val="FFFFFF"/>
      <w:sz w:val="36"/>
      <w:szCs w:val="36"/>
      <w:lang w:eastAsia="da-DK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083067"/>
    <w:pPr>
      <w:spacing w:after="0" w:line="280" w:lineRule="atLeast"/>
      <w:ind w:left="2608" w:hanging="2608"/>
    </w:pPr>
    <w:rPr>
      <w:rFonts w:eastAsia="Times New Roman" w:cs="Times New Roman"/>
      <w:color w:val="auto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083067"/>
    <w:rPr>
      <w:rFonts w:eastAsia="Times New Roman" w:cs="Times New Roman"/>
      <w:sz w:val="28"/>
      <w:szCs w:val="36"/>
      <w:lang w:val="da-DK" w:eastAsia="da-DK"/>
    </w:rPr>
  </w:style>
  <w:style w:type="paragraph" w:customStyle="1" w:styleId="Orangeteksg">
    <w:name w:val="Orange teksg"/>
    <w:basedOn w:val="Normal"/>
    <w:link w:val="OrangeteksgTegn"/>
    <w:autoRedefine/>
    <w:qFormat/>
    <w:rsid w:val="00EA76AF"/>
    <w:pPr>
      <w:spacing w:after="0" w:line="280" w:lineRule="atLeast"/>
    </w:pPr>
    <w:rPr>
      <w:rFonts w:ascii="Verdana" w:eastAsia="Times New Roman" w:hAnsi="Verdana" w:cs="Times New Roman"/>
      <w:color w:val="auto"/>
      <w:sz w:val="18"/>
      <w:lang w:eastAsia="da-DK"/>
    </w:rPr>
  </w:style>
  <w:style w:type="character" w:customStyle="1" w:styleId="OrangeteksgTegn">
    <w:name w:val="Orange teksg Tegn"/>
    <w:basedOn w:val="Standardskrifttypeiafsnit"/>
    <w:link w:val="Orangeteksg"/>
    <w:rsid w:val="00EA76AF"/>
    <w:rPr>
      <w:rFonts w:ascii="Verdana" w:eastAsia="Times New Roman" w:hAnsi="Verdana" w:cs="Times New Roman"/>
      <w:sz w:val="18"/>
      <w:szCs w:val="16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4" Type="http://schemas.openxmlformats.org/officeDocument/2006/relationships/image" Target="media/image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n\Documents\Clients\Lokaltog\2022_10_04%20Word\29434%20Lokaltog%20CVI%20Brevpapir%20A4\Lokaltog%20Brevpapir%20A4.dotx" TargetMode="External"/></Relationships>
</file>

<file path=word/theme/theme1.xml><?xml version="1.0" encoding="utf-8"?>
<a:theme xmlns:a="http://schemas.openxmlformats.org/drawingml/2006/main" name="Theme1">
  <a:themeElements>
    <a:clrScheme name="Lokaltog">
      <a:dk1>
        <a:srgbClr val="1D1D1B"/>
      </a:dk1>
      <a:lt1>
        <a:sysClr val="window" lastClr="FFFFFF"/>
      </a:lt1>
      <a:dk2>
        <a:srgbClr val="00214D"/>
      </a:dk2>
      <a:lt2>
        <a:srgbClr val="FFFFFF"/>
      </a:lt2>
      <a:accent1>
        <a:srgbClr val="00214D"/>
      </a:accent1>
      <a:accent2>
        <a:srgbClr val="225F41"/>
      </a:accent2>
      <a:accent3>
        <a:srgbClr val="3B2925"/>
      </a:accent3>
      <a:accent4>
        <a:srgbClr val="82143C"/>
      </a:accent4>
      <a:accent5>
        <a:srgbClr val="FFB612"/>
      </a:accent5>
      <a:accent6>
        <a:srgbClr val="FF0000"/>
      </a:accent6>
      <a:hlink>
        <a:srgbClr val="00214D"/>
      </a:hlink>
      <a:folHlink>
        <a:srgbClr val="00214D"/>
      </a:folHlink>
    </a:clrScheme>
    <a:fontScheme name="Lokaltog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1" id="{7323C7C1-B661-4CFE-BDF0-804556D830D8}" vid="{113DD086-4B38-4A31-B257-A835D188779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70D45B62B55548A6EFC8CC4A7186F6" ma:contentTypeVersion="6" ma:contentTypeDescription="Opret et nyt dokument." ma:contentTypeScope="" ma:versionID="5a0694c2a4552c1a0e73310f98fa7b59">
  <xsd:schema xmlns:xsd="http://www.w3.org/2001/XMLSchema" xmlns:xs="http://www.w3.org/2001/XMLSchema" xmlns:p="http://schemas.microsoft.com/office/2006/metadata/properties" xmlns:ns2="6799a1f1-056b-4693-b2d6-da70fcc7f726" xmlns:ns3="e3412fa9-4a2f-4e25-8da9-dae9eed2bf55" targetNamespace="http://schemas.microsoft.com/office/2006/metadata/properties" ma:root="true" ma:fieldsID="c006263bfb69dde03353cf9029581b2d" ns2:_="" ns3:_="">
    <xsd:import namespace="6799a1f1-056b-4693-b2d6-da70fcc7f726"/>
    <xsd:import namespace="e3412fa9-4a2f-4e25-8da9-dae9eed2bf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9a1f1-056b-4693-b2d6-da70fcc7f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12fa9-4a2f-4e25-8da9-dae9eed2bf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72B455-99B2-4696-AEC3-C435452BAB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3FA2C-9026-463F-9D09-8744CEF2A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98B55E-7BAC-4D0C-A3D1-033381273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9a1f1-056b-4693-b2d6-da70fcc7f726"/>
    <ds:schemaRef ds:uri="e3412fa9-4a2f-4e25-8da9-dae9eed2b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Lokaltog Brevpapir A4</Template>
  <TotalTime>45</TotalTime>
  <Pages>3</Pages>
  <Words>254</Words>
  <Characters>1553</Characters>
  <Application>Microsoft Office Word</Application>
  <DocSecurity>8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Lokaltog Brevpapir A4</vt:lpstr>
      <vt:lpstr>Lokaltog Brevpapir A4</vt:lpstr>
    </vt:vector>
  </TitlesOfParts>
  <Company>Titel på mødet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Lokaltog Brevpapir A4</dc:title>
  <dc:subject>Lokaltog Brevpapir A4</dc:subject>
  <dc:creator>Nikolaj Nyborg</dc:creator>
  <cp:keywords>Template</cp:keywords>
  <cp:lastModifiedBy>Isabella Munch Sauer</cp:lastModifiedBy>
  <cp:revision>15</cp:revision>
  <cp:lastPrinted>2022-10-05T11:34:00Z</cp:lastPrinted>
  <dcterms:created xsi:type="dcterms:W3CDTF">2024-07-03T07:08:00Z</dcterms:created>
  <dcterms:modified xsi:type="dcterms:W3CDTF">2025-11-06T14:29:00Z</dcterms:modified>
  <cp:category>Template</cp:category>
</cp:coreProperties>
</file>